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BD" w:rsidRPr="008C78DA" w:rsidRDefault="00FA6BBD">
      <w:pPr>
        <w:jc w:val="center"/>
        <w:rPr>
          <w:rFonts w:ascii="MS Sans Serif" w:hAnsi="MS Sans Serif"/>
          <w:sz w:val="24"/>
        </w:rPr>
      </w:pPr>
      <w:r w:rsidRPr="008C78DA">
        <w:rPr>
          <w:rFonts w:ascii="Calibri" w:hAnsi="Calibri"/>
          <w:sz w:val="24"/>
        </w:rPr>
        <w:t xml:space="preserve"> </w:t>
      </w:r>
      <w:r w:rsidR="00A70825">
        <w:rPr>
          <w:rFonts w:ascii="MS Sans Serif" w:hAnsi="MS Sans Serif"/>
          <w:sz w:val="24"/>
          <w:lang w:val="ru-RU"/>
        </w:rPr>
        <w:drawing>
          <wp:inline distT="0" distB="0" distL="0" distR="0">
            <wp:extent cx="571500" cy="7366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BBD" w:rsidRPr="008C78DA" w:rsidRDefault="00FA6BBD" w:rsidP="00444120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 w:rsidRPr="008C78DA">
        <w:rPr>
          <w:b/>
          <w:sz w:val="24"/>
        </w:rPr>
        <w:t>УКРАЇНА</w:t>
      </w:r>
    </w:p>
    <w:p w:rsidR="00FA6BBD" w:rsidRPr="00AA2767" w:rsidRDefault="00FA6BBD" w:rsidP="00444120">
      <w:pPr>
        <w:pStyle w:val="2"/>
        <w:rPr>
          <w:sz w:val="28"/>
          <w:szCs w:val="28"/>
        </w:rPr>
      </w:pPr>
      <w:r w:rsidRPr="00AA2767">
        <w:rPr>
          <w:sz w:val="28"/>
          <w:szCs w:val="28"/>
          <w:lang w:val="ru-RU"/>
        </w:rPr>
        <w:t>КОВЕЛЬСЬКА МІСЬКА РАДА</w:t>
      </w:r>
    </w:p>
    <w:p w:rsidR="00FA6BBD" w:rsidRPr="00AA2767" w:rsidRDefault="00FA6BBD" w:rsidP="00444120">
      <w:pPr>
        <w:pStyle w:val="2"/>
        <w:rPr>
          <w:sz w:val="28"/>
          <w:szCs w:val="28"/>
        </w:rPr>
      </w:pPr>
      <w:r w:rsidRPr="00AA2767">
        <w:rPr>
          <w:sz w:val="28"/>
          <w:szCs w:val="28"/>
        </w:rPr>
        <w:t>ВИКОНАВЧИЙ КОМІТЕТ</w:t>
      </w:r>
    </w:p>
    <w:p w:rsidR="00FA6BBD" w:rsidRPr="008C78DA" w:rsidRDefault="00FA6BBD" w:rsidP="00444120">
      <w:pPr>
        <w:jc w:val="both"/>
        <w:rPr>
          <w:sz w:val="24"/>
        </w:rPr>
      </w:pPr>
    </w:p>
    <w:p w:rsidR="00FA6BBD" w:rsidRDefault="00FA6BBD" w:rsidP="00186B63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AA276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186B63" w:rsidRPr="00186B63" w:rsidRDefault="00186B63" w:rsidP="00186B63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FA6BBD" w:rsidRPr="000A7D4F" w:rsidRDefault="008507C6">
      <w:pPr>
        <w:spacing w:line="240" w:lineRule="atLeast"/>
        <w:jc w:val="both"/>
        <w:rPr>
          <w:bCs/>
          <w:szCs w:val="28"/>
        </w:rPr>
      </w:pPr>
      <w:r>
        <w:rPr>
          <w:bCs/>
          <w:szCs w:val="28"/>
        </w:rPr>
        <w:t xml:space="preserve"> 09.06.2016 № 189</w:t>
      </w:r>
    </w:p>
    <w:p w:rsidR="00FA6BBD" w:rsidRPr="000A7D4F" w:rsidRDefault="00FA6BBD">
      <w:pPr>
        <w:spacing w:line="240" w:lineRule="atLeast"/>
        <w:jc w:val="both"/>
        <w:rPr>
          <w:szCs w:val="28"/>
        </w:rPr>
      </w:pPr>
      <w:r w:rsidRPr="000A7D4F">
        <w:rPr>
          <w:b/>
          <w:bCs/>
          <w:szCs w:val="28"/>
        </w:rPr>
        <w:tab/>
      </w:r>
      <w:r w:rsidRPr="000A7D4F">
        <w:rPr>
          <w:szCs w:val="28"/>
        </w:rPr>
        <w:t xml:space="preserve">         </w:t>
      </w:r>
    </w:p>
    <w:p w:rsidR="000B2C6A" w:rsidRDefault="00FA6BBD" w:rsidP="006F50E0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Про   </w:t>
      </w:r>
      <w:r w:rsidR="000B2C6A">
        <w:rPr>
          <w:b w:val="0"/>
          <w:sz w:val="28"/>
          <w:szCs w:val="28"/>
        </w:rPr>
        <w:t xml:space="preserve">виключення </w:t>
      </w:r>
      <w:r w:rsidRPr="000A7D4F">
        <w:rPr>
          <w:b w:val="0"/>
          <w:sz w:val="28"/>
          <w:szCs w:val="28"/>
        </w:rPr>
        <w:t xml:space="preserve">громадян </w:t>
      </w:r>
      <w:r w:rsidR="0035210B">
        <w:rPr>
          <w:b w:val="0"/>
          <w:sz w:val="28"/>
          <w:szCs w:val="28"/>
        </w:rPr>
        <w:t>зі</w:t>
      </w:r>
      <w:r w:rsidRPr="000A7D4F">
        <w:rPr>
          <w:b w:val="0"/>
          <w:sz w:val="28"/>
          <w:szCs w:val="28"/>
        </w:rPr>
        <w:t xml:space="preserve"> списків </w:t>
      </w:r>
    </w:p>
    <w:p w:rsidR="0035210B" w:rsidRDefault="00DA76BB" w:rsidP="006F50E0">
      <w:pPr>
        <w:pStyle w:val="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</w:t>
      </w:r>
      <w:r w:rsidR="00FA6BBD" w:rsidRPr="000A7D4F">
        <w:rPr>
          <w:b w:val="0"/>
          <w:sz w:val="28"/>
          <w:szCs w:val="28"/>
        </w:rPr>
        <w:t xml:space="preserve"> отримання земельних ділянок для </w:t>
      </w:r>
    </w:p>
    <w:p w:rsidR="0035210B" w:rsidRDefault="00FA6BBD" w:rsidP="006C1160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будівництва і обслуговування житлових </w:t>
      </w:r>
    </w:p>
    <w:p w:rsidR="00FA6BBD" w:rsidRDefault="00FA6BBD" w:rsidP="00186B63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>будинків, господарських будівель і споруд</w:t>
      </w:r>
    </w:p>
    <w:p w:rsidR="00DE378B" w:rsidRPr="00DE378B" w:rsidRDefault="00DE378B" w:rsidP="00DE378B"/>
    <w:p w:rsidR="00FA6BBD" w:rsidRDefault="00FA6BBD" w:rsidP="00C540A3">
      <w:pPr>
        <w:jc w:val="both"/>
        <w:rPr>
          <w:szCs w:val="28"/>
        </w:rPr>
      </w:pPr>
      <w:r w:rsidRPr="000A7D4F">
        <w:rPr>
          <w:szCs w:val="28"/>
        </w:rPr>
        <w:t xml:space="preserve">               </w:t>
      </w:r>
      <w:r w:rsidR="0046130F">
        <w:rPr>
          <w:szCs w:val="28"/>
        </w:rPr>
        <w:t>Керуючись</w:t>
      </w:r>
      <w:r w:rsidRPr="000A7D4F">
        <w:rPr>
          <w:szCs w:val="28"/>
        </w:rPr>
        <w:t xml:space="preserve"> </w:t>
      </w:r>
      <w:r w:rsidR="0046130F" w:rsidRPr="000A7D4F">
        <w:rPr>
          <w:szCs w:val="28"/>
        </w:rPr>
        <w:t>Положення</w:t>
      </w:r>
      <w:r w:rsidR="0046130F">
        <w:rPr>
          <w:szCs w:val="28"/>
        </w:rPr>
        <w:t>м</w:t>
      </w:r>
      <w:r w:rsidR="0046130F" w:rsidRPr="000A7D4F">
        <w:rPr>
          <w:szCs w:val="28"/>
        </w:rPr>
        <w:t xml:space="preserve"> «Про надання земельних ділянок із земель Ковельської міської ради у межах норм безоплатної приватизації для будівництва і</w:t>
      </w:r>
      <w:r w:rsidR="0046130F" w:rsidRPr="000A7D4F">
        <w:rPr>
          <w:b/>
          <w:bCs/>
          <w:szCs w:val="28"/>
        </w:rPr>
        <w:t xml:space="preserve"> </w:t>
      </w:r>
      <w:r w:rsidR="0046130F" w:rsidRPr="000A7D4F">
        <w:rPr>
          <w:szCs w:val="28"/>
        </w:rPr>
        <w:t>обслуговування житлових будинків,</w:t>
      </w:r>
      <w:r w:rsidR="0046130F" w:rsidRPr="000A7D4F">
        <w:rPr>
          <w:b/>
          <w:bCs/>
          <w:szCs w:val="28"/>
        </w:rPr>
        <w:t xml:space="preserve"> </w:t>
      </w:r>
      <w:r w:rsidR="0046130F" w:rsidRPr="000A7D4F">
        <w:rPr>
          <w:szCs w:val="28"/>
        </w:rPr>
        <w:t>господарських будівель і споруд»</w:t>
      </w:r>
      <w:r w:rsidR="0046130F">
        <w:rPr>
          <w:szCs w:val="28"/>
        </w:rPr>
        <w:t xml:space="preserve">, затвердженим </w:t>
      </w:r>
      <w:r w:rsidRPr="000A7D4F">
        <w:rPr>
          <w:szCs w:val="28"/>
        </w:rPr>
        <w:t>рішення</w:t>
      </w:r>
      <w:r w:rsidR="0046130F">
        <w:rPr>
          <w:szCs w:val="28"/>
        </w:rPr>
        <w:t>м Ковельської</w:t>
      </w:r>
      <w:r w:rsidRPr="000A7D4F">
        <w:rPr>
          <w:szCs w:val="28"/>
          <w:lang w:eastAsia="uk-UA"/>
        </w:rPr>
        <w:t xml:space="preserve"> міської ради від 28.07.2011р. №12/31  </w:t>
      </w:r>
      <w:r w:rsidRPr="000A7D4F">
        <w:rPr>
          <w:szCs w:val="28"/>
        </w:rPr>
        <w:t>зі змінами</w:t>
      </w:r>
      <w:r w:rsidR="00B819B6">
        <w:rPr>
          <w:szCs w:val="28"/>
        </w:rPr>
        <w:t>,</w:t>
      </w:r>
      <w:r w:rsidRPr="000A7D4F">
        <w:rPr>
          <w:szCs w:val="28"/>
        </w:rPr>
        <w:t xml:space="preserve"> внесеними рішенням </w:t>
      </w:r>
      <w:r w:rsidR="00B819B6">
        <w:rPr>
          <w:szCs w:val="28"/>
        </w:rPr>
        <w:t>Ковельської</w:t>
      </w:r>
      <w:r w:rsidR="00B819B6" w:rsidRPr="000A7D4F">
        <w:rPr>
          <w:szCs w:val="28"/>
        </w:rPr>
        <w:t xml:space="preserve"> </w:t>
      </w:r>
      <w:r w:rsidRPr="000A7D4F">
        <w:rPr>
          <w:szCs w:val="28"/>
        </w:rPr>
        <w:t>міської ради №27/36 від 23.08.</w:t>
      </w:r>
      <w:r w:rsidR="0088799C">
        <w:rPr>
          <w:szCs w:val="28"/>
        </w:rPr>
        <w:t xml:space="preserve">2012р., </w:t>
      </w:r>
      <w:r w:rsidR="0088799C" w:rsidRPr="008751BB">
        <w:rPr>
          <w:szCs w:val="28"/>
        </w:rPr>
        <w:t xml:space="preserve">враховуючи </w:t>
      </w:r>
      <w:r w:rsidR="00CE2A9C" w:rsidRPr="008751BB">
        <w:rPr>
          <w:szCs w:val="28"/>
        </w:rPr>
        <w:t>рішення Ковельської міської ради</w:t>
      </w:r>
      <w:r w:rsidR="00CE2A9C" w:rsidRPr="00F963F1">
        <w:rPr>
          <w:color w:val="FF0000"/>
          <w:szCs w:val="28"/>
        </w:rPr>
        <w:t xml:space="preserve"> </w:t>
      </w:r>
      <w:r w:rsidR="00D91023">
        <w:rPr>
          <w:szCs w:val="28"/>
        </w:rPr>
        <w:t>«П</w:t>
      </w:r>
      <w:r w:rsidR="00D91023" w:rsidRPr="00CE2A9C">
        <w:rPr>
          <w:szCs w:val="28"/>
        </w:rPr>
        <w:t xml:space="preserve">ро </w:t>
      </w:r>
      <w:r w:rsidR="00D91023">
        <w:rPr>
          <w:szCs w:val="28"/>
        </w:rPr>
        <w:t>безоплатну передачу у приватну власність</w:t>
      </w:r>
      <w:r w:rsidR="00D91023" w:rsidRPr="00CE2A9C">
        <w:rPr>
          <w:szCs w:val="28"/>
        </w:rPr>
        <w:t xml:space="preserve"> земельних ділянок для будівництва і обслуговування жилого будинку, господарських будівель і споруд</w:t>
      </w:r>
      <w:r w:rsidR="00D91023">
        <w:rPr>
          <w:szCs w:val="28"/>
        </w:rPr>
        <w:t xml:space="preserve"> /присадибна ділянка/, ведення садівництва, для будівництв</w:t>
      </w:r>
      <w:r w:rsidR="00C244E2">
        <w:rPr>
          <w:szCs w:val="28"/>
        </w:rPr>
        <w:t>а індивідуальних гаражів» від 22</w:t>
      </w:r>
      <w:r w:rsidR="00D91023">
        <w:rPr>
          <w:szCs w:val="28"/>
        </w:rPr>
        <w:t>.0</w:t>
      </w:r>
      <w:r w:rsidR="00C244E2">
        <w:rPr>
          <w:szCs w:val="28"/>
        </w:rPr>
        <w:t>2</w:t>
      </w:r>
      <w:r w:rsidR="00D91023">
        <w:rPr>
          <w:szCs w:val="28"/>
        </w:rPr>
        <w:t>.2016р. №</w:t>
      </w:r>
      <w:r w:rsidR="00C244E2">
        <w:rPr>
          <w:szCs w:val="28"/>
        </w:rPr>
        <w:t>6</w:t>
      </w:r>
      <w:r w:rsidR="00D91023">
        <w:rPr>
          <w:szCs w:val="28"/>
        </w:rPr>
        <w:t>/</w:t>
      </w:r>
      <w:r w:rsidR="00C244E2">
        <w:rPr>
          <w:szCs w:val="28"/>
        </w:rPr>
        <w:t>29</w:t>
      </w:r>
      <w:r w:rsidR="00D91023">
        <w:rPr>
          <w:szCs w:val="28"/>
        </w:rPr>
        <w:t xml:space="preserve">, </w:t>
      </w:r>
      <w:r w:rsidR="00D868B9" w:rsidRPr="00542333">
        <w:rPr>
          <w:szCs w:val="28"/>
        </w:rPr>
        <w:t>«Про затвердження проектів землеустрою щодо відведення та надання земельних ділянок</w:t>
      </w:r>
      <w:r w:rsidR="00542333" w:rsidRPr="00542333">
        <w:rPr>
          <w:szCs w:val="28"/>
        </w:rPr>
        <w:t xml:space="preserve"> </w:t>
      </w:r>
      <w:r w:rsidR="00542333" w:rsidRPr="00CE2A9C">
        <w:rPr>
          <w:szCs w:val="28"/>
        </w:rPr>
        <w:t>для будівництва і обслуговування жилого будинку, господарських будівель і споруд</w:t>
      </w:r>
      <w:r w:rsidR="00D868B9" w:rsidRPr="00542333">
        <w:rPr>
          <w:szCs w:val="28"/>
        </w:rPr>
        <w:t xml:space="preserve">» від </w:t>
      </w:r>
      <w:r w:rsidR="00542333" w:rsidRPr="00542333">
        <w:rPr>
          <w:szCs w:val="28"/>
        </w:rPr>
        <w:t>31</w:t>
      </w:r>
      <w:r w:rsidR="00D868B9" w:rsidRPr="00542333">
        <w:rPr>
          <w:szCs w:val="28"/>
        </w:rPr>
        <w:t>.0</w:t>
      </w:r>
      <w:r w:rsidR="00542333" w:rsidRPr="00542333">
        <w:rPr>
          <w:szCs w:val="28"/>
        </w:rPr>
        <w:t>3</w:t>
      </w:r>
      <w:r w:rsidR="00D868B9" w:rsidRPr="00542333">
        <w:rPr>
          <w:szCs w:val="28"/>
        </w:rPr>
        <w:t>.2016р. №</w:t>
      </w:r>
      <w:r w:rsidR="00542333" w:rsidRPr="00542333">
        <w:rPr>
          <w:szCs w:val="28"/>
        </w:rPr>
        <w:t>8</w:t>
      </w:r>
      <w:r w:rsidR="00D868B9" w:rsidRPr="00542333">
        <w:rPr>
          <w:szCs w:val="28"/>
        </w:rPr>
        <w:t>/</w:t>
      </w:r>
      <w:r w:rsidR="00542333" w:rsidRPr="00542333">
        <w:rPr>
          <w:szCs w:val="28"/>
        </w:rPr>
        <w:t>37</w:t>
      </w:r>
      <w:r w:rsidR="00D868B9" w:rsidRPr="00542333">
        <w:rPr>
          <w:szCs w:val="28"/>
        </w:rPr>
        <w:t>,</w:t>
      </w:r>
      <w:r w:rsidR="00D75AA5" w:rsidRPr="00C244E2">
        <w:rPr>
          <w:color w:val="FF0000"/>
          <w:szCs w:val="28"/>
        </w:rPr>
        <w:t xml:space="preserve"> </w:t>
      </w:r>
      <w:r w:rsidR="00D75AA5" w:rsidRPr="00FF319C">
        <w:rPr>
          <w:color w:val="000000" w:themeColor="text1"/>
          <w:szCs w:val="28"/>
        </w:rPr>
        <w:t>«Про затвердження проектів землеустрою щодо відведення та надання земельних ділянок</w:t>
      </w:r>
      <w:r w:rsidR="00FF319C" w:rsidRPr="00FF319C">
        <w:rPr>
          <w:color w:val="000000" w:themeColor="text1"/>
          <w:szCs w:val="28"/>
        </w:rPr>
        <w:t xml:space="preserve"> для будівництва і обслуговування жилого будинку, господарських будівель і споруд</w:t>
      </w:r>
      <w:r w:rsidR="00D75AA5" w:rsidRPr="00FF319C">
        <w:rPr>
          <w:color w:val="000000" w:themeColor="text1"/>
          <w:szCs w:val="28"/>
        </w:rPr>
        <w:t>» від 28.0</w:t>
      </w:r>
      <w:r w:rsidR="00FF319C">
        <w:rPr>
          <w:color w:val="000000" w:themeColor="text1"/>
          <w:szCs w:val="28"/>
        </w:rPr>
        <w:t>4</w:t>
      </w:r>
      <w:r w:rsidR="00D75AA5" w:rsidRPr="00FF319C">
        <w:rPr>
          <w:color w:val="000000" w:themeColor="text1"/>
          <w:szCs w:val="28"/>
        </w:rPr>
        <w:t>.2016р. №</w:t>
      </w:r>
      <w:r w:rsidR="00FF319C">
        <w:rPr>
          <w:color w:val="000000" w:themeColor="text1"/>
          <w:szCs w:val="28"/>
        </w:rPr>
        <w:t>9</w:t>
      </w:r>
      <w:r w:rsidR="00D75AA5" w:rsidRPr="00FF319C">
        <w:rPr>
          <w:color w:val="000000" w:themeColor="text1"/>
          <w:szCs w:val="28"/>
        </w:rPr>
        <w:t>/</w:t>
      </w:r>
      <w:r w:rsidR="00FF319C">
        <w:rPr>
          <w:color w:val="000000" w:themeColor="text1"/>
          <w:szCs w:val="28"/>
        </w:rPr>
        <w:t>30</w:t>
      </w:r>
      <w:r w:rsidR="00D75AA5">
        <w:rPr>
          <w:szCs w:val="28"/>
        </w:rPr>
        <w:t>,</w:t>
      </w:r>
      <w:r w:rsidR="00FF319C">
        <w:rPr>
          <w:szCs w:val="28"/>
        </w:rPr>
        <w:t xml:space="preserve"> </w:t>
      </w:r>
      <w:r w:rsidR="000B5906" w:rsidRPr="00FF319C">
        <w:rPr>
          <w:color w:val="000000" w:themeColor="text1"/>
          <w:szCs w:val="28"/>
        </w:rPr>
        <w:t>«Про затвердження проектів землеустрою щодо відведення та надання земельних ділянок для будівництва і обслуговування жилого будинку, господарських будівель і споруд</w:t>
      </w:r>
      <w:r w:rsidR="000B5906">
        <w:rPr>
          <w:color w:val="000000" w:themeColor="text1"/>
          <w:szCs w:val="28"/>
        </w:rPr>
        <w:t>, для ведення городництва</w:t>
      </w:r>
      <w:r w:rsidR="000B5906" w:rsidRPr="00FF319C">
        <w:rPr>
          <w:color w:val="000000" w:themeColor="text1"/>
          <w:szCs w:val="28"/>
        </w:rPr>
        <w:t>» від 2</w:t>
      </w:r>
      <w:r w:rsidR="000B5906">
        <w:rPr>
          <w:color w:val="000000" w:themeColor="text1"/>
          <w:szCs w:val="28"/>
        </w:rPr>
        <w:t>6</w:t>
      </w:r>
      <w:r w:rsidR="000B5906" w:rsidRPr="00FF319C">
        <w:rPr>
          <w:color w:val="000000" w:themeColor="text1"/>
          <w:szCs w:val="28"/>
        </w:rPr>
        <w:t>.</w:t>
      </w:r>
      <w:r w:rsidR="000B5906">
        <w:rPr>
          <w:color w:val="000000" w:themeColor="text1"/>
          <w:szCs w:val="28"/>
        </w:rPr>
        <w:t>12</w:t>
      </w:r>
      <w:r w:rsidR="000B5906" w:rsidRPr="00FF319C">
        <w:rPr>
          <w:color w:val="000000" w:themeColor="text1"/>
          <w:szCs w:val="28"/>
        </w:rPr>
        <w:t>.201</w:t>
      </w:r>
      <w:r w:rsidR="000B5906">
        <w:rPr>
          <w:color w:val="000000" w:themeColor="text1"/>
          <w:szCs w:val="28"/>
        </w:rPr>
        <w:t>3</w:t>
      </w:r>
      <w:r w:rsidR="000B5906" w:rsidRPr="00FF319C">
        <w:rPr>
          <w:color w:val="000000" w:themeColor="text1"/>
          <w:szCs w:val="28"/>
        </w:rPr>
        <w:t>р. №</w:t>
      </w:r>
      <w:r w:rsidR="000B5906">
        <w:rPr>
          <w:color w:val="000000" w:themeColor="text1"/>
          <w:szCs w:val="28"/>
        </w:rPr>
        <w:t>47</w:t>
      </w:r>
      <w:r w:rsidR="000B5906" w:rsidRPr="00FF319C">
        <w:rPr>
          <w:color w:val="000000" w:themeColor="text1"/>
          <w:szCs w:val="28"/>
        </w:rPr>
        <w:t>/</w:t>
      </w:r>
      <w:r w:rsidR="000B5906">
        <w:rPr>
          <w:color w:val="000000" w:themeColor="text1"/>
          <w:szCs w:val="28"/>
        </w:rPr>
        <w:t xml:space="preserve">24, </w:t>
      </w:r>
      <w:r w:rsidR="00FF319C">
        <w:rPr>
          <w:szCs w:val="28"/>
        </w:rPr>
        <w:t>свідоцтво про смерть від 09.09.2014р.,</w:t>
      </w:r>
      <w:r w:rsidR="00D75AA5">
        <w:rPr>
          <w:szCs w:val="28"/>
        </w:rPr>
        <w:t xml:space="preserve"> </w:t>
      </w:r>
      <w:r w:rsidR="00FF319C">
        <w:rPr>
          <w:szCs w:val="28"/>
        </w:rPr>
        <w:t xml:space="preserve">повідомлення Управління соціального захисту населення від 02.06.2015р., </w:t>
      </w:r>
      <w:r w:rsidR="00AA2767" w:rsidRPr="00A57C26">
        <w:rPr>
          <w:szCs w:val="28"/>
        </w:rPr>
        <w:t>виконавчий комітет</w:t>
      </w:r>
      <w:r w:rsidR="00DE378B">
        <w:rPr>
          <w:szCs w:val="28"/>
        </w:rPr>
        <w:t xml:space="preserve"> міської ради</w:t>
      </w:r>
    </w:p>
    <w:p w:rsidR="006A4CCB" w:rsidRPr="000A7D4F" w:rsidRDefault="006A4CCB" w:rsidP="00C540A3">
      <w:pPr>
        <w:jc w:val="both"/>
        <w:rPr>
          <w:szCs w:val="28"/>
        </w:rPr>
      </w:pPr>
    </w:p>
    <w:p w:rsidR="00DE378B" w:rsidRDefault="00FA6BBD" w:rsidP="001C4F64">
      <w:pPr>
        <w:ind w:right="43"/>
        <w:rPr>
          <w:szCs w:val="28"/>
        </w:rPr>
      </w:pPr>
      <w:r w:rsidRPr="000A7D4F">
        <w:rPr>
          <w:szCs w:val="28"/>
        </w:rPr>
        <w:t>В И Р І Ш И В :</w:t>
      </w:r>
    </w:p>
    <w:p w:rsidR="006A4CCB" w:rsidRPr="000A7D4F" w:rsidRDefault="006A4CCB" w:rsidP="001C4F64">
      <w:pPr>
        <w:ind w:right="43"/>
        <w:rPr>
          <w:szCs w:val="28"/>
        </w:rPr>
      </w:pPr>
    </w:p>
    <w:p w:rsidR="0035210B" w:rsidRDefault="0035210B" w:rsidP="00323426">
      <w:pPr>
        <w:ind w:firstLine="708"/>
        <w:jc w:val="both"/>
        <w:rPr>
          <w:szCs w:val="28"/>
        </w:rPr>
      </w:pPr>
      <w:r>
        <w:rPr>
          <w:szCs w:val="28"/>
        </w:rPr>
        <w:t>1</w:t>
      </w:r>
      <w:r w:rsidR="00F218D0">
        <w:rPr>
          <w:szCs w:val="28"/>
        </w:rPr>
        <w:t>.</w:t>
      </w:r>
      <w:r w:rsidR="00F218D0" w:rsidRPr="00F218D0">
        <w:rPr>
          <w:sz w:val="24"/>
        </w:rPr>
        <w:t xml:space="preserve"> </w:t>
      </w:r>
      <w:r w:rsidR="00F218D0" w:rsidRPr="00F218D0">
        <w:rPr>
          <w:szCs w:val="28"/>
        </w:rPr>
        <w:t>Виключити громадян зі списків   щодо надання земельних ділянок у порядку безоплатної їх приватизації для будівництва і</w:t>
      </w:r>
      <w:r w:rsidR="00F218D0" w:rsidRPr="00F218D0">
        <w:rPr>
          <w:b/>
          <w:bCs/>
          <w:szCs w:val="28"/>
        </w:rPr>
        <w:t xml:space="preserve"> </w:t>
      </w:r>
      <w:r w:rsidR="00F218D0" w:rsidRPr="00F218D0">
        <w:rPr>
          <w:szCs w:val="28"/>
        </w:rPr>
        <w:t>обслуговування житлових будинків,</w:t>
      </w:r>
      <w:r w:rsidR="00F218D0" w:rsidRPr="00F218D0">
        <w:rPr>
          <w:b/>
          <w:bCs/>
          <w:szCs w:val="28"/>
        </w:rPr>
        <w:t xml:space="preserve"> </w:t>
      </w:r>
      <w:r w:rsidR="00F218D0" w:rsidRPr="00F218D0">
        <w:rPr>
          <w:szCs w:val="28"/>
        </w:rPr>
        <w:t>господарських будів</w:t>
      </w:r>
      <w:r w:rsidR="00F218D0">
        <w:rPr>
          <w:szCs w:val="28"/>
        </w:rPr>
        <w:t>ель і споруд згідно з додатком</w:t>
      </w:r>
      <w:r w:rsidR="00F218D0" w:rsidRPr="00F218D0">
        <w:rPr>
          <w:szCs w:val="28"/>
        </w:rPr>
        <w:t>.</w:t>
      </w:r>
    </w:p>
    <w:p w:rsidR="00E32A4F" w:rsidRPr="00FD4440" w:rsidRDefault="0035210B" w:rsidP="0035143B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="00FA6BBD" w:rsidRPr="000A7D4F">
        <w:rPr>
          <w:szCs w:val="28"/>
        </w:rPr>
        <w:t xml:space="preserve">. Контроль за виконанням  цього  рішення   покласти на  заступника міського голови  </w:t>
      </w:r>
      <w:r w:rsidR="00553172">
        <w:rPr>
          <w:szCs w:val="28"/>
        </w:rPr>
        <w:t>Товстигу</w:t>
      </w:r>
      <w:r w:rsidR="00E32A4F">
        <w:rPr>
          <w:szCs w:val="28"/>
        </w:rPr>
        <w:t xml:space="preserve"> </w:t>
      </w:r>
      <w:r w:rsidR="00553172">
        <w:rPr>
          <w:szCs w:val="28"/>
        </w:rPr>
        <w:t>А</w:t>
      </w:r>
      <w:r w:rsidR="00E32A4F">
        <w:rPr>
          <w:szCs w:val="28"/>
        </w:rPr>
        <w:t>.</w:t>
      </w:r>
      <w:r w:rsidR="00553172">
        <w:rPr>
          <w:szCs w:val="28"/>
        </w:rPr>
        <w:t>В</w:t>
      </w:r>
      <w:r w:rsidR="00E32A4F">
        <w:rPr>
          <w:szCs w:val="28"/>
        </w:rPr>
        <w:t>.</w:t>
      </w:r>
    </w:p>
    <w:p w:rsidR="00DE378B" w:rsidRDefault="00DE378B" w:rsidP="00730A0B">
      <w:pPr>
        <w:jc w:val="both"/>
        <w:rPr>
          <w:szCs w:val="28"/>
        </w:rPr>
      </w:pPr>
    </w:p>
    <w:p w:rsidR="0035210B" w:rsidRPr="00FD4440" w:rsidRDefault="0035210B" w:rsidP="00730A0B">
      <w:pPr>
        <w:ind w:right="43"/>
        <w:jc w:val="both"/>
        <w:rPr>
          <w:szCs w:val="28"/>
        </w:rPr>
      </w:pPr>
    </w:p>
    <w:p w:rsidR="00730A0B" w:rsidRDefault="00E32A4F" w:rsidP="00730A0B">
      <w:pPr>
        <w:ind w:right="43"/>
        <w:jc w:val="both"/>
        <w:rPr>
          <w:szCs w:val="28"/>
        </w:rPr>
      </w:pPr>
      <w:r w:rsidRPr="005B501B">
        <w:rPr>
          <w:szCs w:val="28"/>
        </w:rPr>
        <w:t>Міський голова</w:t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  <w:t xml:space="preserve">                        О.О.Кіндер</w:t>
      </w:r>
    </w:p>
    <w:p w:rsidR="0035210B" w:rsidRDefault="0035210B" w:rsidP="00C540A3">
      <w:pPr>
        <w:jc w:val="both"/>
        <w:rPr>
          <w:sz w:val="24"/>
        </w:rPr>
      </w:pPr>
    </w:p>
    <w:p w:rsidR="00AD02F6" w:rsidRDefault="0035210B" w:rsidP="00323426">
      <w:pPr>
        <w:jc w:val="both"/>
        <w:rPr>
          <w:szCs w:val="28"/>
        </w:rPr>
      </w:pPr>
      <w:r w:rsidRPr="00DA76BB">
        <w:rPr>
          <w:szCs w:val="28"/>
        </w:rPr>
        <w:t>Логвінов</w:t>
      </w:r>
      <w:r w:rsidR="00323426">
        <w:rPr>
          <w:szCs w:val="28"/>
        </w:rPr>
        <w:t xml:space="preserve"> 61755</w:t>
      </w:r>
    </w:p>
    <w:p w:rsidR="002C3CA5" w:rsidRDefault="00D75AA5" w:rsidP="00D75AA5">
      <w:pPr>
        <w:ind w:left="6372"/>
        <w:rPr>
          <w:szCs w:val="28"/>
        </w:rPr>
      </w:pPr>
      <w:r>
        <w:rPr>
          <w:szCs w:val="28"/>
        </w:rPr>
        <w:lastRenderedPageBreak/>
        <w:t xml:space="preserve">        </w:t>
      </w:r>
    </w:p>
    <w:p w:rsidR="008507C6" w:rsidRDefault="00A57C26" w:rsidP="008507C6">
      <w:pPr>
        <w:ind w:left="6946"/>
        <w:jc w:val="right"/>
        <w:rPr>
          <w:szCs w:val="28"/>
        </w:rPr>
      </w:pPr>
      <w:r w:rsidRPr="00A57C26">
        <w:rPr>
          <w:szCs w:val="28"/>
        </w:rPr>
        <w:t xml:space="preserve">Додаток </w:t>
      </w:r>
    </w:p>
    <w:p w:rsidR="00A57C26" w:rsidRPr="00A57C26" w:rsidRDefault="008507C6" w:rsidP="008507C6">
      <w:pPr>
        <w:ind w:left="4956"/>
        <w:jc w:val="right"/>
        <w:rPr>
          <w:szCs w:val="28"/>
        </w:rPr>
      </w:pPr>
      <w:r>
        <w:rPr>
          <w:szCs w:val="28"/>
        </w:rPr>
        <w:t xml:space="preserve">до рішення </w:t>
      </w:r>
      <w:r w:rsidR="00A57C26" w:rsidRPr="00A57C26">
        <w:rPr>
          <w:szCs w:val="28"/>
        </w:rPr>
        <w:t>виконавчого комітету</w:t>
      </w:r>
    </w:p>
    <w:p w:rsidR="00A57C26" w:rsidRPr="00A57C26" w:rsidRDefault="008507C6" w:rsidP="008507C6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09.06.2016 № 189</w:t>
      </w:r>
    </w:p>
    <w:p w:rsidR="00A57C26" w:rsidRPr="00A57C26" w:rsidRDefault="00A57C26" w:rsidP="00A57C26">
      <w:pPr>
        <w:jc w:val="both"/>
        <w:rPr>
          <w:szCs w:val="28"/>
        </w:rPr>
      </w:pPr>
    </w:p>
    <w:p w:rsidR="007B2DE4" w:rsidRDefault="007B2DE4" w:rsidP="00A57C26">
      <w:pPr>
        <w:jc w:val="center"/>
        <w:rPr>
          <w:szCs w:val="28"/>
        </w:rPr>
      </w:pPr>
      <w:r>
        <w:rPr>
          <w:szCs w:val="28"/>
        </w:rPr>
        <w:t>С</w:t>
      </w:r>
      <w:r w:rsidR="00A57C26" w:rsidRPr="00A57C26">
        <w:rPr>
          <w:szCs w:val="28"/>
        </w:rPr>
        <w:t xml:space="preserve">писок  громадян, </w:t>
      </w:r>
    </w:p>
    <w:p w:rsidR="00A57C26" w:rsidRPr="00A57C26" w:rsidRDefault="00A57C26" w:rsidP="00A57C26">
      <w:pPr>
        <w:jc w:val="center"/>
        <w:rPr>
          <w:szCs w:val="28"/>
        </w:rPr>
      </w:pPr>
      <w:r w:rsidRPr="00A57C26">
        <w:rPr>
          <w:szCs w:val="28"/>
        </w:rPr>
        <w:t>які підлягають виключенню зі списків</w:t>
      </w:r>
    </w:p>
    <w:p w:rsidR="00A57C26" w:rsidRDefault="00DA76BB" w:rsidP="000D3CA6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на</w:t>
      </w:r>
      <w:r w:rsidR="00A57C26" w:rsidRPr="00A57C26">
        <w:rPr>
          <w:szCs w:val="28"/>
        </w:rPr>
        <w:t xml:space="preserve">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="00A57C26" w:rsidRPr="00A57C26">
        <w:rPr>
          <w:b/>
          <w:bCs/>
          <w:szCs w:val="28"/>
        </w:rPr>
        <w:t xml:space="preserve">, </w:t>
      </w:r>
      <w:r w:rsidR="00A57C26" w:rsidRPr="00A57C26">
        <w:rPr>
          <w:szCs w:val="28"/>
        </w:rPr>
        <w:t>господарських будівель і споруд</w:t>
      </w:r>
    </w:p>
    <w:p w:rsidR="00EE010C" w:rsidRPr="00A57C26" w:rsidRDefault="00EE010C" w:rsidP="000D3CA6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7"/>
        <w:gridCol w:w="4776"/>
        <w:gridCol w:w="4219"/>
      </w:tblGrid>
      <w:tr w:rsidR="00A57C26" w:rsidRPr="00A57C26" w:rsidTr="00E721C0">
        <w:tc>
          <w:tcPr>
            <w:tcW w:w="1037" w:type="dxa"/>
          </w:tcPr>
          <w:p w:rsidR="00A57C26" w:rsidRPr="00A57C26" w:rsidRDefault="00A57C26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№п/п</w:t>
            </w:r>
          </w:p>
        </w:tc>
        <w:tc>
          <w:tcPr>
            <w:tcW w:w="4776" w:type="dxa"/>
          </w:tcPr>
          <w:p w:rsidR="00A57C26" w:rsidRPr="00A57C26" w:rsidRDefault="0096387A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 w:rsidRPr="00FD4440">
              <w:rPr>
                <w:szCs w:val="28"/>
              </w:rPr>
              <w:t>’</w:t>
            </w:r>
            <w:r w:rsidR="007B04CE">
              <w:rPr>
                <w:szCs w:val="28"/>
              </w:rPr>
              <w:t>я, по</w:t>
            </w:r>
            <w:r w:rsidR="00A57C26" w:rsidRPr="00A57C26">
              <w:rPr>
                <w:szCs w:val="28"/>
              </w:rPr>
              <w:t>-батькові</w:t>
            </w:r>
          </w:p>
          <w:p w:rsidR="00A57C26" w:rsidRPr="00A57C26" w:rsidRDefault="00A57C26" w:rsidP="00741AA4">
            <w:pPr>
              <w:jc w:val="both"/>
              <w:rPr>
                <w:szCs w:val="28"/>
              </w:rPr>
            </w:pPr>
          </w:p>
        </w:tc>
        <w:tc>
          <w:tcPr>
            <w:tcW w:w="4219" w:type="dxa"/>
          </w:tcPr>
          <w:p w:rsidR="00A57C26" w:rsidRPr="00A57C26" w:rsidRDefault="00A57C26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Адреса</w:t>
            </w:r>
          </w:p>
        </w:tc>
      </w:tr>
      <w:tr w:rsidR="00A57C26" w:rsidRPr="00A57C26" w:rsidTr="00E721C0">
        <w:tc>
          <w:tcPr>
            <w:tcW w:w="1037" w:type="dxa"/>
          </w:tcPr>
          <w:p w:rsidR="00A57C26" w:rsidRDefault="00A57C26" w:rsidP="00741AA4">
            <w:pPr>
              <w:jc w:val="center"/>
              <w:rPr>
                <w:szCs w:val="28"/>
              </w:rPr>
            </w:pPr>
          </w:p>
          <w:p w:rsidR="00A57C26" w:rsidRPr="00A57C26" w:rsidRDefault="00A57C26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1.</w:t>
            </w:r>
          </w:p>
        </w:tc>
        <w:tc>
          <w:tcPr>
            <w:tcW w:w="4776" w:type="dxa"/>
          </w:tcPr>
          <w:p w:rsidR="00A57C26" w:rsidRDefault="00A57C26" w:rsidP="00741AA4">
            <w:pPr>
              <w:jc w:val="both"/>
              <w:rPr>
                <w:szCs w:val="28"/>
              </w:rPr>
            </w:pPr>
          </w:p>
          <w:p w:rsidR="00A57C26" w:rsidRPr="00A57C26" w:rsidRDefault="00C244E2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Павлючик Ольга Василівна</w:t>
            </w:r>
          </w:p>
        </w:tc>
        <w:tc>
          <w:tcPr>
            <w:tcW w:w="4219" w:type="dxa"/>
          </w:tcPr>
          <w:p w:rsidR="00A57C26" w:rsidRPr="00A57C26" w:rsidRDefault="003D0193" w:rsidP="00C244E2">
            <w:pPr>
              <w:rPr>
                <w:szCs w:val="28"/>
              </w:rPr>
            </w:pPr>
            <w:r>
              <w:rPr>
                <w:szCs w:val="28"/>
              </w:rPr>
              <w:t>“Не публікується відповідно до ст.11, 21 Закону України "Про інформацію"  та рішення Конституційного суду України № 2-рп /2012 від 20.01.2012року”</w:t>
            </w:r>
          </w:p>
        </w:tc>
      </w:tr>
      <w:tr w:rsidR="00A57C26" w:rsidRPr="00A57C26" w:rsidTr="00E721C0">
        <w:tc>
          <w:tcPr>
            <w:tcW w:w="1037" w:type="dxa"/>
          </w:tcPr>
          <w:p w:rsidR="00A57C26" w:rsidRDefault="00A57C26" w:rsidP="00741AA4">
            <w:pPr>
              <w:jc w:val="center"/>
              <w:rPr>
                <w:szCs w:val="28"/>
              </w:rPr>
            </w:pPr>
          </w:p>
          <w:p w:rsidR="00A57C26" w:rsidRPr="00A57C26" w:rsidRDefault="00A57C26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2.</w:t>
            </w:r>
          </w:p>
        </w:tc>
        <w:tc>
          <w:tcPr>
            <w:tcW w:w="4776" w:type="dxa"/>
          </w:tcPr>
          <w:p w:rsidR="00E721C0" w:rsidRDefault="00E721C0" w:rsidP="00741AA4">
            <w:pPr>
              <w:jc w:val="both"/>
              <w:rPr>
                <w:szCs w:val="28"/>
              </w:rPr>
            </w:pPr>
          </w:p>
          <w:p w:rsidR="00127372" w:rsidRPr="00A57C26" w:rsidRDefault="0080720C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Консевич Галина Борисівна</w:t>
            </w:r>
          </w:p>
        </w:tc>
        <w:tc>
          <w:tcPr>
            <w:tcW w:w="4219" w:type="dxa"/>
          </w:tcPr>
          <w:p w:rsidR="00A57C26" w:rsidRPr="00A57C26" w:rsidRDefault="003D0193" w:rsidP="0080720C">
            <w:pPr>
              <w:rPr>
                <w:szCs w:val="28"/>
              </w:rPr>
            </w:pPr>
            <w:r>
              <w:rPr>
                <w:szCs w:val="28"/>
              </w:rPr>
              <w:t>“Не публікується відповідно до ст.11, 21 Закону України "Про інформацію"  та рішення Конституційного суду України № 2-рп /2012 від 20.01.2012року”</w:t>
            </w:r>
          </w:p>
        </w:tc>
      </w:tr>
      <w:tr w:rsidR="00A57C26" w:rsidRPr="00A57C26" w:rsidTr="00E721C0">
        <w:tc>
          <w:tcPr>
            <w:tcW w:w="1037" w:type="dxa"/>
          </w:tcPr>
          <w:p w:rsidR="00A57C26" w:rsidRDefault="00A57C26" w:rsidP="00741AA4">
            <w:pPr>
              <w:jc w:val="center"/>
              <w:rPr>
                <w:szCs w:val="28"/>
              </w:rPr>
            </w:pPr>
          </w:p>
          <w:p w:rsidR="00A57C26" w:rsidRPr="00A57C26" w:rsidRDefault="00A57C26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3.</w:t>
            </w:r>
          </w:p>
        </w:tc>
        <w:tc>
          <w:tcPr>
            <w:tcW w:w="4776" w:type="dxa"/>
          </w:tcPr>
          <w:p w:rsidR="00814D07" w:rsidRDefault="00814D07" w:rsidP="00741AA4">
            <w:pPr>
              <w:jc w:val="both"/>
              <w:rPr>
                <w:szCs w:val="28"/>
              </w:rPr>
            </w:pPr>
          </w:p>
          <w:p w:rsidR="0080720C" w:rsidRPr="00A57C26" w:rsidRDefault="0080720C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Гавришук</w:t>
            </w:r>
            <w:r w:rsidR="00AD44C4">
              <w:rPr>
                <w:szCs w:val="28"/>
              </w:rPr>
              <w:t xml:space="preserve"> Микола Іванович</w:t>
            </w:r>
          </w:p>
        </w:tc>
        <w:tc>
          <w:tcPr>
            <w:tcW w:w="4219" w:type="dxa"/>
          </w:tcPr>
          <w:p w:rsidR="00A57C26" w:rsidRPr="00A57C26" w:rsidRDefault="003D0193" w:rsidP="00AD44C4">
            <w:pPr>
              <w:rPr>
                <w:szCs w:val="28"/>
              </w:rPr>
            </w:pPr>
            <w:r>
              <w:rPr>
                <w:szCs w:val="28"/>
              </w:rPr>
              <w:t>“Не публікується відповідно до ст.11, 21 Закону України "Про інформацію"  та рішення Конституційного суду України № 2-рп /2012 від 20.01.2012року”</w:t>
            </w:r>
          </w:p>
        </w:tc>
      </w:tr>
      <w:tr w:rsidR="00A57C26" w:rsidRPr="00A57C26" w:rsidTr="00E721C0">
        <w:tc>
          <w:tcPr>
            <w:tcW w:w="1037" w:type="dxa"/>
          </w:tcPr>
          <w:p w:rsidR="00A57C26" w:rsidRDefault="00A57C26" w:rsidP="00741AA4">
            <w:pPr>
              <w:jc w:val="center"/>
              <w:rPr>
                <w:szCs w:val="28"/>
              </w:rPr>
            </w:pPr>
          </w:p>
          <w:p w:rsidR="00A57C26" w:rsidRPr="00A57C26" w:rsidRDefault="00A57C26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4.</w:t>
            </w:r>
          </w:p>
        </w:tc>
        <w:tc>
          <w:tcPr>
            <w:tcW w:w="4776" w:type="dxa"/>
          </w:tcPr>
          <w:p w:rsidR="001114CC" w:rsidRDefault="001114CC" w:rsidP="00741AA4">
            <w:pPr>
              <w:jc w:val="both"/>
              <w:rPr>
                <w:szCs w:val="28"/>
              </w:rPr>
            </w:pPr>
          </w:p>
          <w:p w:rsidR="00542333" w:rsidRPr="00A57C26" w:rsidRDefault="00542333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Баховець Людмила Володимирівна</w:t>
            </w:r>
          </w:p>
        </w:tc>
        <w:tc>
          <w:tcPr>
            <w:tcW w:w="4219" w:type="dxa"/>
          </w:tcPr>
          <w:p w:rsidR="00A57C26" w:rsidRPr="00183D3F" w:rsidRDefault="003D0193" w:rsidP="00542333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>“Не публікується відповідно до ст.11, 21 Закону України "Про інформацію"  та рішення Конституційного суду України № 2-рп /2012 від 20.01.2012року”</w:t>
            </w:r>
          </w:p>
        </w:tc>
      </w:tr>
      <w:tr w:rsidR="00AD02F6" w:rsidRPr="00A57C26" w:rsidTr="00E721C0">
        <w:tc>
          <w:tcPr>
            <w:tcW w:w="1037" w:type="dxa"/>
          </w:tcPr>
          <w:p w:rsidR="00AD02F6" w:rsidRDefault="00AD02F6" w:rsidP="00741AA4">
            <w:pPr>
              <w:jc w:val="center"/>
              <w:rPr>
                <w:szCs w:val="28"/>
              </w:rPr>
            </w:pPr>
          </w:p>
          <w:p w:rsidR="00645733" w:rsidRDefault="00645733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776" w:type="dxa"/>
          </w:tcPr>
          <w:p w:rsidR="00212BDA" w:rsidRDefault="00212BDA" w:rsidP="00741AA4">
            <w:pPr>
              <w:jc w:val="both"/>
              <w:rPr>
                <w:color w:val="000000"/>
                <w:szCs w:val="28"/>
              </w:rPr>
            </w:pPr>
          </w:p>
          <w:p w:rsidR="00066D81" w:rsidRDefault="00066D81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Бурячок Юрій Іванович</w:t>
            </w:r>
          </w:p>
        </w:tc>
        <w:tc>
          <w:tcPr>
            <w:tcW w:w="4219" w:type="dxa"/>
          </w:tcPr>
          <w:p w:rsidR="00AD02F6" w:rsidRPr="00183D3F" w:rsidRDefault="003D0193" w:rsidP="00066D81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>“Не публікується відповідно до ст.11, 21 Закону України "Про інформацію"  та рішення Конституційного суду України № 2-рп /2012 від 20.01.2012року”</w:t>
            </w:r>
          </w:p>
        </w:tc>
      </w:tr>
      <w:tr w:rsidR="00AD02F6" w:rsidRPr="00A57C26" w:rsidTr="00E721C0">
        <w:tc>
          <w:tcPr>
            <w:tcW w:w="1037" w:type="dxa"/>
          </w:tcPr>
          <w:p w:rsidR="00AD02F6" w:rsidRDefault="00AD02F6" w:rsidP="00741AA4">
            <w:pPr>
              <w:jc w:val="center"/>
              <w:rPr>
                <w:szCs w:val="28"/>
              </w:rPr>
            </w:pPr>
          </w:p>
          <w:p w:rsidR="00645733" w:rsidRDefault="00645733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4776" w:type="dxa"/>
          </w:tcPr>
          <w:p w:rsidR="00664FD8" w:rsidRDefault="00664FD8" w:rsidP="00741AA4">
            <w:pPr>
              <w:jc w:val="both"/>
              <w:rPr>
                <w:color w:val="000000"/>
                <w:szCs w:val="28"/>
              </w:rPr>
            </w:pPr>
          </w:p>
          <w:p w:rsidR="00066D81" w:rsidRPr="00212BDA" w:rsidRDefault="00066D81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Домець Ніна Харитонівна</w:t>
            </w:r>
          </w:p>
        </w:tc>
        <w:tc>
          <w:tcPr>
            <w:tcW w:w="4219" w:type="dxa"/>
          </w:tcPr>
          <w:p w:rsidR="00AD02F6" w:rsidRPr="00183D3F" w:rsidRDefault="003D0193" w:rsidP="00066D81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>“Не публікується відповідно до ст.11, 21 Закону України "Про інформацію"  та рішення Конституційного суду України № 2-рп /2012 від 20.01.2012року”</w:t>
            </w:r>
          </w:p>
        </w:tc>
      </w:tr>
      <w:tr w:rsidR="00D91023" w:rsidRPr="00A57C26" w:rsidTr="00E721C0">
        <w:tc>
          <w:tcPr>
            <w:tcW w:w="1037" w:type="dxa"/>
          </w:tcPr>
          <w:p w:rsidR="00D91023" w:rsidRDefault="00D91023" w:rsidP="00741AA4">
            <w:pPr>
              <w:jc w:val="center"/>
              <w:rPr>
                <w:szCs w:val="28"/>
              </w:rPr>
            </w:pPr>
          </w:p>
          <w:p w:rsidR="00D91023" w:rsidRDefault="00D91023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776" w:type="dxa"/>
          </w:tcPr>
          <w:p w:rsidR="00D91023" w:rsidRDefault="00D91023" w:rsidP="00741AA4">
            <w:pPr>
              <w:jc w:val="both"/>
              <w:rPr>
                <w:color w:val="000000"/>
                <w:szCs w:val="28"/>
              </w:rPr>
            </w:pPr>
          </w:p>
          <w:p w:rsidR="00FF319C" w:rsidRDefault="00FF319C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Столярчук Діна Федонівна</w:t>
            </w:r>
          </w:p>
        </w:tc>
        <w:tc>
          <w:tcPr>
            <w:tcW w:w="4219" w:type="dxa"/>
          </w:tcPr>
          <w:p w:rsidR="00D91023" w:rsidRPr="00183D3F" w:rsidRDefault="003D0193" w:rsidP="00FF319C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>“Не публікується відповідно до ст.11, 21 Закону України "Про інформацію"  та рішення Конституційного суду України № 2-рп /2012 від 20.01.2012року”</w:t>
            </w:r>
          </w:p>
        </w:tc>
      </w:tr>
      <w:tr w:rsidR="00D91023" w:rsidRPr="00A57C26" w:rsidTr="00E721C0">
        <w:tc>
          <w:tcPr>
            <w:tcW w:w="1037" w:type="dxa"/>
          </w:tcPr>
          <w:p w:rsidR="00D91023" w:rsidRDefault="00D91023" w:rsidP="00741AA4">
            <w:pPr>
              <w:jc w:val="center"/>
              <w:rPr>
                <w:szCs w:val="28"/>
              </w:rPr>
            </w:pPr>
          </w:p>
          <w:p w:rsidR="00D868B9" w:rsidRDefault="00D868B9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8.</w:t>
            </w:r>
          </w:p>
        </w:tc>
        <w:tc>
          <w:tcPr>
            <w:tcW w:w="4776" w:type="dxa"/>
          </w:tcPr>
          <w:p w:rsidR="00D868B9" w:rsidRDefault="00D868B9" w:rsidP="00741AA4">
            <w:pPr>
              <w:jc w:val="both"/>
              <w:rPr>
                <w:color w:val="000000"/>
                <w:szCs w:val="28"/>
              </w:rPr>
            </w:pPr>
          </w:p>
          <w:p w:rsidR="00FF319C" w:rsidRDefault="00FF319C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Ярмолюк Олександр Петрович</w:t>
            </w:r>
            <w:r w:rsidR="003D0193">
              <w:rPr>
                <w:szCs w:val="28"/>
              </w:rPr>
              <w:t>“Не публікується відповідно до ст.11, 21 Закону України "Про інформацію"  та рішення Конституційного суду України № 2-рп /2012 від 20.01.2012року”</w:t>
            </w:r>
          </w:p>
        </w:tc>
        <w:tc>
          <w:tcPr>
            <w:tcW w:w="4219" w:type="dxa"/>
          </w:tcPr>
          <w:p w:rsidR="00D91023" w:rsidRPr="00183D3F" w:rsidRDefault="00D91023" w:rsidP="00FF319C">
            <w:pPr>
              <w:rPr>
                <w:color w:val="FF0000"/>
                <w:szCs w:val="28"/>
              </w:rPr>
            </w:pPr>
          </w:p>
        </w:tc>
      </w:tr>
      <w:tr w:rsidR="00D868B9" w:rsidRPr="00A57C26" w:rsidTr="00E721C0">
        <w:tc>
          <w:tcPr>
            <w:tcW w:w="1037" w:type="dxa"/>
          </w:tcPr>
          <w:p w:rsidR="00D868B9" w:rsidRDefault="00D868B9" w:rsidP="00741AA4">
            <w:pPr>
              <w:jc w:val="center"/>
              <w:rPr>
                <w:szCs w:val="28"/>
              </w:rPr>
            </w:pPr>
          </w:p>
          <w:p w:rsidR="00D75AA5" w:rsidRDefault="00D75AA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4776" w:type="dxa"/>
          </w:tcPr>
          <w:p w:rsidR="00D75AA5" w:rsidRDefault="00D75AA5" w:rsidP="00741AA4">
            <w:pPr>
              <w:jc w:val="both"/>
              <w:rPr>
                <w:color w:val="000000"/>
                <w:szCs w:val="28"/>
              </w:rPr>
            </w:pPr>
          </w:p>
          <w:p w:rsidR="00FF319C" w:rsidRDefault="00FF319C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Матвійчук Пелагія Филимонівна</w:t>
            </w:r>
          </w:p>
        </w:tc>
        <w:tc>
          <w:tcPr>
            <w:tcW w:w="4219" w:type="dxa"/>
          </w:tcPr>
          <w:p w:rsidR="00D868B9" w:rsidRPr="00183D3F" w:rsidRDefault="003D0193" w:rsidP="00FF319C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>“Не публікується відповідно до ст.11, 21 Закону України "Про інформацію"  та рішення Конституційного суду України № 2-рп /2012 від 20.01.2012року”</w:t>
            </w:r>
          </w:p>
        </w:tc>
      </w:tr>
      <w:tr w:rsidR="00D868B9" w:rsidRPr="00A57C26" w:rsidTr="00E721C0">
        <w:tc>
          <w:tcPr>
            <w:tcW w:w="1037" w:type="dxa"/>
          </w:tcPr>
          <w:p w:rsidR="00D868B9" w:rsidRDefault="00D868B9" w:rsidP="00741AA4">
            <w:pPr>
              <w:jc w:val="center"/>
              <w:rPr>
                <w:szCs w:val="28"/>
              </w:rPr>
            </w:pPr>
          </w:p>
          <w:p w:rsidR="00D75AA5" w:rsidRDefault="00D75AA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4776" w:type="dxa"/>
          </w:tcPr>
          <w:p w:rsidR="00D75AA5" w:rsidRDefault="00D75AA5" w:rsidP="00741AA4">
            <w:pPr>
              <w:jc w:val="both"/>
              <w:rPr>
                <w:color w:val="000000"/>
                <w:szCs w:val="28"/>
              </w:rPr>
            </w:pPr>
          </w:p>
          <w:p w:rsidR="000B5906" w:rsidRDefault="000B5906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Волицький Євген Михайлович</w:t>
            </w:r>
          </w:p>
        </w:tc>
        <w:tc>
          <w:tcPr>
            <w:tcW w:w="4219" w:type="dxa"/>
          </w:tcPr>
          <w:p w:rsidR="00D868B9" w:rsidRPr="00183D3F" w:rsidRDefault="003D0193" w:rsidP="000B5906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>“Не публікується відповідно до ст.11, 21 Закону України "Про інформацію"  та рішення Конституційного суду України № 2-рп /2012 від 20.01.2012року”</w:t>
            </w:r>
          </w:p>
        </w:tc>
      </w:tr>
    </w:tbl>
    <w:p w:rsidR="001824DB" w:rsidRDefault="001824DB" w:rsidP="001824DB">
      <w:pPr>
        <w:rPr>
          <w:szCs w:val="28"/>
        </w:rPr>
      </w:pPr>
    </w:p>
    <w:p w:rsidR="001824DB" w:rsidRDefault="001824DB" w:rsidP="001824DB">
      <w:pPr>
        <w:rPr>
          <w:szCs w:val="28"/>
        </w:rPr>
      </w:pPr>
    </w:p>
    <w:p w:rsidR="001824DB" w:rsidRDefault="001824DB" w:rsidP="001824DB">
      <w:pPr>
        <w:rPr>
          <w:szCs w:val="28"/>
        </w:rPr>
      </w:pPr>
    </w:p>
    <w:p w:rsidR="008751BB" w:rsidRDefault="008751BB" w:rsidP="001824DB">
      <w:pPr>
        <w:rPr>
          <w:szCs w:val="28"/>
        </w:rPr>
      </w:pPr>
    </w:p>
    <w:p w:rsidR="00C63AD5" w:rsidRDefault="00C63AD5" w:rsidP="00C63AD5">
      <w:pPr>
        <w:rPr>
          <w:szCs w:val="28"/>
        </w:rPr>
      </w:pPr>
      <w:r w:rsidRPr="00760676">
        <w:rPr>
          <w:szCs w:val="28"/>
        </w:rPr>
        <w:t>Керуючий справами</w:t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  <w:t xml:space="preserve">                      В.Б.Бойко</w:t>
      </w:r>
    </w:p>
    <w:p w:rsidR="003B5DD6" w:rsidRDefault="003B5DD6" w:rsidP="00A57C26">
      <w:pPr>
        <w:rPr>
          <w:szCs w:val="28"/>
        </w:rPr>
      </w:pPr>
    </w:p>
    <w:p w:rsidR="00FA6BBD" w:rsidRPr="00A57C26" w:rsidRDefault="00FA6BBD" w:rsidP="0074106F">
      <w:pPr>
        <w:rPr>
          <w:szCs w:val="28"/>
        </w:rPr>
      </w:pPr>
    </w:p>
    <w:sectPr w:rsidR="00FA6BBD" w:rsidRPr="00A57C26" w:rsidSect="00730A0B">
      <w:type w:val="continuous"/>
      <w:pgSz w:w="11909" w:h="16834"/>
      <w:pgMar w:top="426" w:right="851" w:bottom="426" w:left="1418" w:header="709" w:footer="709" w:gutter="0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B6A" w:rsidRDefault="007B5B6A" w:rsidP="00115B1B">
      <w:r>
        <w:separator/>
      </w:r>
    </w:p>
  </w:endnote>
  <w:endnote w:type="continuationSeparator" w:id="1">
    <w:p w:rsidR="007B5B6A" w:rsidRDefault="007B5B6A" w:rsidP="0011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B6A" w:rsidRDefault="007B5B6A" w:rsidP="00115B1B">
      <w:r>
        <w:separator/>
      </w:r>
    </w:p>
  </w:footnote>
  <w:footnote w:type="continuationSeparator" w:id="1">
    <w:p w:rsidR="007B5B6A" w:rsidRDefault="007B5B6A" w:rsidP="00115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cs="Times New Roman"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  <w:rPr>
        <w:rFonts w:cs="Times New Roman"/>
      </w:r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embedSystemFonts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3A33"/>
    <w:rsid w:val="00001175"/>
    <w:rsid w:val="00003768"/>
    <w:rsid w:val="0000442F"/>
    <w:rsid w:val="00015FE5"/>
    <w:rsid w:val="00021126"/>
    <w:rsid w:val="00022E15"/>
    <w:rsid w:val="00025F5C"/>
    <w:rsid w:val="00027DF2"/>
    <w:rsid w:val="00044168"/>
    <w:rsid w:val="00053F37"/>
    <w:rsid w:val="000612DB"/>
    <w:rsid w:val="00065C69"/>
    <w:rsid w:val="00066D81"/>
    <w:rsid w:val="000743B4"/>
    <w:rsid w:val="00081C2F"/>
    <w:rsid w:val="00085AF2"/>
    <w:rsid w:val="0008673A"/>
    <w:rsid w:val="000929F0"/>
    <w:rsid w:val="000955FA"/>
    <w:rsid w:val="0009563D"/>
    <w:rsid w:val="0009578F"/>
    <w:rsid w:val="00096FF6"/>
    <w:rsid w:val="00097085"/>
    <w:rsid w:val="000A0404"/>
    <w:rsid w:val="000A0A9B"/>
    <w:rsid w:val="000A10C2"/>
    <w:rsid w:val="000A52D4"/>
    <w:rsid w:val="000A7D4F"/>
    <w:rsid w:val="000B2C41"/>
    <w:rsid w:val="000B2C6A"/>
    <w:rsid w:val="000B42F8"/>
    <w:rsid w:val="000B5906"/>
    <w:rsid w:val="000C4E3A"/>
    <w:rsid w:val="000C621A"/>
    <w:rsid w:val="000C6C52"/>
    <w:rsid w:val="000D000F"/>
    <w:rsid w:val="000D3CA6"/>
    <w:rsid w:val="000D75DB"/>
    <w:rsid w:val="000E3522"/>
    <w:rsid w:val="000E5BBA"/>
    <w:rsid w:val="000E651E"/>
    <w:rsid w:val="000E68D6"/>
    <w:rsid w:val="000E7CB5"/>
    <w:rsid w:val="000F7FFC"/>
    <w:rsid w:val="00100A60"/>
    <w:rsid w:val="0010188E"/>
    <w:rsid w:val="0010254D"/>
    <w:rsid w:val="001045F9"/>
    <w:rsid w:val="00106C4D"/>
    <w:rsid w:val="001114CC"/>
    <w:rsid w:val="00115B1B"/>
    <w:rsid w:val="00120276"/>
    <w:rsid w:val="00122BA5"/>
    <w:rsid w:val="00124EEF"/>
    <w:rsid w:val="00125BA6"/>
    <w:rsid w:val="00127372"/>
    <w:rsid w:val="0012788B"/>
    <w:rsid w:val="00130867"/>
    <w:rsid w:val="00131D09"/>
    <w:rsid w:val="00133865"/>
    <w:rsid w:val="00134DB7"/>
    <w:rsid w:val="00134E20"/>
    <w:rsid w:val="0014077D"/>
    <w:rsid w:val="0014630D"/>
    <w:rsid w:val="001535C3"/>
    <w:rsid w:val="00153F12"/>
    <w:rsid w:val="00154552"/>
    <w:rsid w:val="00172D83"/>
    <w:rsid w:val="001824DB"/>
    <w:rsid w:val="00183D3F"/>
    <w:rsid w:val="00185565"/>
    <w:rsid w:val="00185E1C"/>
    <w:rsid w:val="00186B63"/>
    <w:rsid w:val="00187FA5"/>
    <w:rsid w:val="00191B67"/>
    <w:rsid w:val="00197821"/>
    <w:rsid w:val="001B25FC"/>
    <w:rsid w:val="001B73D7"/>
    <w:rsid w:val="001B7C5E"/>
    <w:rsid w:val="001C27DF"/>
    <w:rsid w:val="001C4F64"/>
    <w:rsid w:val="001D5BC3"/>
    <w:rsid w:val="001E01A9"/>
    <w:rsid w:val="001E58E3"/>
    <w:rsid w:val="001E6A95"/>
    <w:rsid w:val="001F59E0"/>
    <w:rsid w:val="001F605F"/>
    <w:rsid w:val="002028E8"/>
    <w:rsid w:val="00204028"/>
    <w:rsid w:val="00206D71"/>
    <w:rsid w:val="00210872"/>
    <w:rsid w:val="00211C76"/>
    <w:rsid w:val="00212BDA"/>
    <w:rsid w:val="00213A33"/>
    <w:rsid w:val="00214922"/>
    <w:rsid w:val="00220EFE"/>
    <w:rsid w:val="00225D3C"/>
    <w:rsid w:val="0025197D"/>
    <w:rsid w:val="00260548"/>
    <w:rsid w:val="00263546"/>
    <w:rsid w:val="0026392D"/>
    <w:rsid w:val="00265E7F"/>
    <w:rsid w:val="00265F0D"/>
    <w:rsid w:val="00266457"/>
    <w:rsid w:val="00267EFA"/>
    <w:rsid w:val="00276828"/>
    <w:rsid w:val="00276F52"/>
    <w:rsid w:val="00284F41"/>
    <w:rsid w:val="00286B49"/>
    <w:rsid w:val="002871CD"/>
    <w:rsid w:val="002A0AE4"/>
    <w:rsid w:val="002A2494"/>
    <w:rsid w:val="002A2E2B"/>
    <w:rsid w:val="002A6200"/>
    <w:rsid w:val="002B2C78"/>
    <w:rsid w:val="002B3B83"/>
    <w:rsid w:val="002C240C"/>
    <w:rsid w:val="002C3CA5"/>
    <w:rsid w:val="002D53AD"/>
    <w:rsid w:val="002D5C8F"/>
    <w:rsid w:val="002D7E7F"/>
    <w:rsid w:val="002E5CB3"/>
    <w:rsid w:val="002F71B1"/>
    <w:rsid w:val="003077F7"/>
    <w:rsid w:val="0031171E"/>
    <w:rsid w:val="00312555"/>
    <w:rsid w:val="00313A3C"/>
    <w:rsid w:val="00317ACA"/>
    <w:rsid w:val="0032341B"/>
    <w:rsid w:val="00323426"/>
    <w:rsid w:val="00326C86"/>
    <w:rsid w:val="00332967"/>
    <w:rsid w:val="00333F98"/>
    <w:rsid w:val="0035143B"/>
    <w:rsid w:val="0035210B"/>
    <w:rsid w:val="00355123"/>
    <w:rsid w:val="00362C3A"/>
    <w:rsid w:val="00367498"/>
    <w:rsid w:val="00367847"/>
    <w:rsid w:val="00367E61"/>
    <w:rsid w:val="00373EFE"/>
    <w:rsid w:val="00374029"/>
    <w:rsid w:val="0037791E"/>
    <w:rsid w:val="003779A4"/>
    <w:rsid w:val="00382F0C"/>
    <w:rsid w:val="003840BC"/>
    <w:rsid w:val="0038434B"/>
    <w:rsid w:val="00390B03"/>
    <w:rsid w:val="00393630"/>
    <w:rsid w:val="003945BF"/>
    <w:rsid w:val="003969BD"/>
    <w:rsid w:val="00397CFC"/>
    <w:rsid w:val="003A30DD"/>
    <w:rsid w:val="003A4D23"/>
    <w:rsid w:val="003A5713"/>
    <w:rsid w:val="003A6BF7"/>
    <w:rsid w:val="003B17F4"/>
    <w:rsid w:val="003B313A"/>
    <w:rsid w:val="003B515E"/>
    <w:rsid w:val="003B5DD6"/>
    <w:rsid w:val="003C2E53"/>
    <w:rsid w:val="003C31F6"/>
    <w:rsid w:val="003C68E7"/>
    <w:rsid w:val="003D0193"/>
    <w:rsid w:val="003D0633"/>
    <w:rsid w:val="003D1032"/>
    <w:rsid w:val="003D2287"/>
    <w:rsid w:val="003D40D0"/>
    <w:rsid w:val="003D706D"/>
    <w:rsid w:val="003E242E"/>
    <w:rsid w:val="00416DA0"/>
    <w:rsid w:val="0041762F"/>
    <w:rsid w:val="00422F91"/>
    <w:rsid w:val="004261C2"/>
    <w:rsid w:val="004264B3"/>
    <w:rsid w:val="004270B0"/>
    <w:rsid w:val="004279DC"/>
    <w:rsid w:val="0043156E"/>
    <w:rsid w:val="00434F34"/>
    <w:rsid w:val="004406A1"/>
    <w:rsid w:val="00443981"/>
    <w:rsid w:val="00444120"/>
    <w:rsid w:val="0045117E"/>
    <w:rsid w:val="0045144C"/>
    <w:rsid w:val="00455283"/>
    <w:rsid w:val="0046130F"/>
    <w:rsid w:val="00473933"/>
    <w:rsid w:val="00474C32"/>
    <w:rsid w:val="00474F8D"/>
    <w:rsid w:val="00477531"/>
    <w:rsid w:val="00482FEF"/>
    <w:rsid w:val="0048721A"/>
    <w:rsid w:val="00487CD7"/>
    <w:rsid w:val="00492A33"/>
    <w:rsid w:val="00492A6C"/>
    <w:rsid w:val="004A77BC"/>
    <w:rsid w:val="004B16C7"/>
    <w:rsid w:val="004B25FF"/>
    <w:rsid w:val="004B7C93"/>
    <w:rsid w:val="004C232C"/>
    <w:rsid w:val="004C5212"/>
    <w:rsid w:val="004C72CA"/>
    <w:rsid w:val="004D077B"/>
    <w:rsid w:val="004D2104"/>
    <w:rsid w:val="004D21D9"/>
    <w:rsid w:val="004D6CD8"/>
    <w:rsid w:val="004D71C1"/>
    <w:rsid w:val="004E0B1E"/>
    <w:rsid w:val="004F2164"/>
    <w:rsid w:val="00512979"/>
    <w:rsid w:val="00512D88"/>
    <w:rsid w:val="00514358"/>
    <w:rsid w:val="0051539F"/>
    <w:rsid w:val="005158FB"/>
    <w:rsid w:val="005228A8"/>
    <w:rsid w:val="00533341"/>
    <w:rsid w:val="00542333"/>
    <w:rsid w:val="00542998"/>
    <w:rsid w:val="00545C19"/>
    <w:rsid w:val="00553172"/>
    <w:rsid w:val="00555E5E"/>
    <w:rsid w:val="0055610D"/>
    <w:rsid w:val="00577985"/>
    <w:rsid w:val="005813A6"/>
    <w:rsid w:val="00581E1A"/>
    <w:rsid w:val="00591C89"/>
    <w:rsid w:val="005943A3"/>
    <w:rsid w:val="005A03CE"/>
    <w:rsid w:val="005A048E"/>
    <w:rsid w:val="005A25A5"/>
    <w:rsid w:val="005A6FB4"/>
    <w:rsid w:val="005B156C"/>
    <w:rsid w:val="005B16AE"/>
    <w:rsid w:val="005B5B3F"/>
    <w:rsid w:val="005C5262"/>
    <w:rsid w:val="005C699D"/>
    <w:rsid w:val="005D1F0C"/>
    <w:rsid w:val="005D6CE0"/>
    <w:rsid w:val="005D7E00"/>
    <w:rsid w:val="005E1802"/>
    <w:rsid w:val="005E283C"/>
    <w:rsid w:val="005E4B13"/>
    <w:rsid w:val="005E4B1F"/>
    <w:rsid w:val="005E5DE6"/>
    <w:rsid w:val="005E6CBD"/>
    <w:rsid w:val="00605D7A"/>
    <w:rsid w:val="00617193"/>
    <w:rsid w:val="0062776B"/>
    <w:rsid w:val="00631309"/>
    <w:rsid w:val="00633429"/>
    <w:rsid w:val="006373A5"/>
    <w:rsid w:val="00645733"/>
    <w:rsid w:val="006530EA"/>
    <w:rsid w:val="006603F7"/>
    <w:rsid w:val="00661CF1"/>
    <w:rsid w:val="00662598"/>
    <w:rsid w:val="00663DDF"/>
    <w:rsid w:val="00664FD8"/>
    <w:rsid w:val="00666448"/>
    <w:rsid w:val="00674EF9"/>
    <w:rsid w:val="00677BAA"/>
    <w:rsid w:val="00677CE4"/>
    <w:rsid w:val="0068084A"/>
    <w:rsid w:val="00682EB4"/>
    <w:rsid w:val="00682EC1"/>
    <w:rsid w:val="00685699"/>
    <w:rsid w:val="00685BD5"/>
    <w:rsid w:val="00686F1B"/>
    <w:rsid w:val="006A2A16"/>
    <w:rsid w:val="006A4CCB"/>
    <w:rsid w:val="006A79D9"/>
    <w:rsid w:val="006B0970"/>
    <w:rsid w:val="006B11E8"/>
    <w:rsid w:val="006C1160"/>
    <w:rsid w:val="006C1B25"/>
    <w:rsid w:val="006C247C"/>
    <w:rsid w:val="006C407C"/>
    <w:rsid w:val="006C5F46"/>
    <w:rsid w:val="006D0869"/>
    <w:rsid w:val="006E39F9"/>
    <w:rsid w:val="006E5120"/>
    <w:rsid w:val="006E6243"/>
    <w:rsid w:val="006F25D4"/>
    <w:rsid w:val="006F44D1"/>
    <w:rsid w:val="006F50E0"/>
    <w:rsid w:val="006F64C5"/>
    <w:rsid w:val="007000BB"/>
    <w:rsid w:val="00705464"/>
    <w:rsid w:val="00705712"/>
    <w:rsid w:val="00710596"/>
    <w:rsid w:val="00724FAF"/>
    <w:rsid w:val="00730A0B"/>
    <w:rsid w:val="00732140"/>
    <w:rsid w:val="00735353"/>
    <w:rsid w:val="0074106F"/>
    <w:rsid w:val="00741AA4"/>
    <w:rsid w:val="00744FD2"/>
    <w:rsid w:val="007537B3"/>
    <w:rsid w:val="00760676"/>
    <w:rsid w:val="007608A2"/>
    <w:rsid w:val="00765D55"/>
    <w:rsid w:val="00766E61"/>
    <w:rsid w:val="00771E01"/>
    <w:rsid w:val="007728E1"/>
    <w:rsid w:val="007745BC"/>
    <w:rsid w:val="007814CC"/>
    <w:rsid w:val="00783929"/>
    <w:rsid w:val="00785C38"/>
    <w:rsid w:val="00785C90"/>
    <w:rsid w:val="00794F39"/>
    <w:rsid w:val="00795AE3"/>
    <w:rsid w:val="00797D10"/>
    <w:rsid w:val="007A13CC"/>
    <w:rsid w:val="007A305E"/>
    <w:rsid w:val="007A31AC"/>
    <w:rsid w:val="007B04CE"/>
    <w:rsid w:val="007B05C9"/>
    <w:rsid w:val="007B2DE4"/>
    <w:rsid w:val="007B3246"/>
    <w:rsid w:val="007B5B6A"/>
    <w:rsid w:val="007B65C0"/>
    <w:rsid w:val="007C4C44"/>
    <w:rsid w:val="007C5241"/>
    <w:rsid w:val="007C5EE2"/>
    <w:rsid w:val="007C722B"/>
    <w:rsid w:val="007D04F5"/>
    <w:rsid w:val="007D4E18"/>
    <w:rsid w:val="007E214D"/>
    <w:rsid w:val="007E4BC9"/>
    <w:rsid w:val="007E5D1E"/>
    <w:rsid w:val="007E74C5"/>
    <w:rsid w:val="007F0EFC"/>
    <w:rsid w:val="007F0F04"/>
    <w:rsid w:val="007F33C0"/>
    <w:rsid w:val="007F3CA9"/>
    <w:rsid w:val="007F5E9C"/>
    <w:rsid w:val="0080245B"/>
    <w:rsid w:val="008027FA"/>
    <w:rsid w:val="0080455E"/>
    <w:rsid w:val="008052A3"/>
    <w:rsid w:val="00806DF6"/>
    <w:rsid w:val="00806F5F"/>
    <w:rsid w:val="0080720C"/>
    <w:rsid w:val="00814D07"/>
    <w:rsid w:val="008241EE"/>
    <w:rsid w:val="0082665F"/>
    <w:rsid w:val="00827EAB"/>
    <w:rsid w:val="008360D1"/>
    <w:rsid w:val="0083624F"/>
    <w:rsid w:val="0084145F"/>
    <w:rsid w:val="00845618"/>
    <w:rsid w:val="00845BC1"/>
    <w:rsid w:val="00846A4D"/>
    <w:rsid w:val="00846F18"/>
    <w:rsid w:val="008507C6"/>
    <w:rsid w:val="00853900"/>
    <w:rsid w:val="008540BC"/>
    <w:rsid w:val="00865BA0"/>
    <w:rsid w:val="00873723"/>
    <w:rsid w:val="008751BB"/>
    <w:rsid w:val="00875D0A"/>
    <w:rsid w:val="00875E1A"/>
    <w:rsid w:val="0087651E"/>
    <w:rsid w:val="008776D3"/>
    <w:rsid w:val="0088528F"/>
    <w:rsid w:val="0088799C"/>
    <w:rsid w:val="00890F81"/>
    <w:rsid w:val="008937BB"/>
    <w:rsid w:val="00896816"/>
    <w:rsid w:val="00896D59"/>
    <w:rsid w:val="008A2E9B"/>
    <w:rsid w:val="008B0275"/>
    <w:rsid w:val="008B1461"/>
    <w:rsid w:val="008B2ABD"/>
    <w:rsid w:val="008C78DA"/>
    <w:rsid w:val="008E0571"/>
    <w:rsid w:val="008E6A91"/>
    <w:rsid w:val="008F2BF7"/>
    <w:rsid w:val="008F3BA1"/>
    <w:rsid w:val="008F5DB6"/>
    <w:rsid w:val="00911579"/>
    <w:rsid w:val="00911834"/>
    <w:rsid w:val="0091297C"/>
    <w:rsid w:val="00913B47"/>
    <w:rsid w:val="00913F3E"/>
    <w:rsid w:val="00915259"/>
    <w:rsid w:val="009211BF"/>
    <w:rsid w:val="009254E4"/>
    <w:rsid w:val="009259BB"/>
    <w:rsid w:val="00930D82"/>
    <w:rsid w:val="00933CFA"/>
    <w:rsid w:val="0093518D"/>
    <w:rsid w:val="00935E92"/>
    <w:rsid w:val="00940875"/>
    <w:rsid w:val="009411E3"/>
    <w:rsid w:val="00941B2E"/>
    <w:rsid w:val="009432F9"/>
    <w:rsid w:val="0094709F"/>
    <w:rsid w:val="00947D92"/>
    <w:rsid w:val="00953DEB"/>
    <w:rsid w:val="00955EB4"/>
    <w:rsid w:val="00960523"/>
    <w:rsid w:val="0096387A"/>
    <w:rsid w:val="00964046"/>
    <w:rsid w:val="0096735D"/>
    <w:rsid w:val="00967EDB"/>
    <w:rsid w:val="009707D7"/>
    <w:rsid w:val="00974B8E"/>
    <w:rsid w:val="00975E72"/>
    <w:rsid w:val="00986E0C"/>
    <w:rsid w:val="00991E14"/>
    <w:rsid w:val="00992052"/>
    <w:rsid w:val="0099344B"/>
    <w:rsid w:val="00996D80"/>
    <w:rsid w:val="00997831"/>
    <w:rsid w:val="009A0620"/>
    <w:rsid w:val="009B7106"/>
    <w:rsid w:val="009D1AC2"/>
    <w:rsid w:val="009D2B1F"/>
    <w:rsid w:val="009D6BB8"/>
    <w:rsid w:val="009E52BA"/>
    <w:rsid w:val="009F1508"/>
    <w:rsid w:val="00A0152B"/>
    <w:rsid w:val="00A03F11"/>
    <w:rsid w:val="00A071C9"/>
    <w:rsid w:val="00A119BD"/>
    <w:rsid w:val="00A12D12"/>
    <w:rsid w:val="00A14C5C"/>
    <w:rsid w:val="00A15746"/>
    <w:rsid w:val="00A21D22"/>
    <w:rsid w:val="00A221A0"/>
    <w:rsid w:val="00A25B6B"/>
    <w:rsid w:val="00A272EC"/>
    <w:rsid w:val="00A40D7D"/>
    <w:rsid w:val="00A44F18"/>
    <w:rsid w:val="00A45549"/>
    <w:rsid w:val="00A57C26"/>
    <w:rsid w:val="00A62BD1"/>
    <w:rsid w:val="00A70825"/>
    <w:rsid w:val="00A7106D"/>
    <w:rsid w:val="00A8303F"/>
    <w:rsid w:val="00A83D76"/>
    <w:rsid w:val="00A85BEA"/>
    <w:rsid w:val="00A877F4"/>
    <w:rsid w:val="00A9263D"/>
    <w:rsid w:val="00A973CB"/>
    <w:rsid w:val="00AA0929"/>
    <w:rsid w:val="00AA2767"/>
    <w:rsid w:val="00AA47C3"/>
    <w:rsid w:val="00AA540F"/>
    <w:rsid w:val="00AB4C2F"/>
    <w:rsid w:val="00AB6827"/>
    <w:rsid w:val="00AB717D"/>
    <w:rsid w:val="00AC3D51"/>
    <w:rsid w:val="00AC3DA3"/>
    <w:rsid w:val="00AD02F6"/>
    <w:rsid w:val="00AD0D1D"/>
    <w:rsid w:val="00AD15FD"/>
    <w:rsid w:val="00AD2EA4"/>
    <w:rsid w:val="00AD380E"/>
    <w:rsid w:val="00AD4405"/>
    <w:rsid w:val="00AD44C4"/>
    <w:rsid w:val="00AD5347"/>
    <w:rsid w:val="00AD716D"/>
    <w:rsid w:val="00AE0069"/>
    <w:rsid w:val="00AE3FBD"/>
    <w:rsid w:val="00AE4943"/>
    <w:rsid w:val="00AE6406"/>
    <w:rsid w:val="00AE73A1"/>
    <w:rsid w:val="00AF11BC"/>
    <w:rsid w:val="00AF39B0"/>
    <w:rsid w:val="00B0290D"/>
    <w:rsid w:val="00B02FF3"/>
    <w:rsid w:val="00B048BB"/>
    <w:rsid w:val="00B05612"/>
    <w:rsid w:val="00B0745C"/>
    <w:rsid w:val="00B159C0"/>
    <w:rsid w:val="00B17134"/>
    <w:rsid w:val="00B30DFE"/>
    <w:rsid w:val="00B31B80"/>
    <w:rsid w:val="00B34F57"/>
    <w:rsid w:val="00B373D0"/>
    <w:rsid w:val="00B40F9E"/>
    <w:rsid w:val="00B426F5"/>
    <w:rsid w:val="00B442B2"/>
    <w:rsid w:val="00B45F27"/>
    <w:rsid w:val="00B513BE"/>
    <w:rsid w:val="00B52EAF"/>
    <w:rsid w:val="00B62306"/>
    <w:rsid w:val="00B64899"/>
    <w:rsid w:val="00B710A6"/>
    <w:rsid w:val="00B71EA0"/>
    <w:rsid w:val="00B731BD"/>
    <w:rsid w:val="00B73A07"/>
    <w:rsid w:val="00B819B6"/>
    <w:rsid w:val="00B822E5"/>
    <w:rsid w:val="00B84A96"/>
    <w:rsid w:val="00B87ED6"/>
    <w:rsid w:val="00B918C8"/>
    <w:rsid w:val="00BA49DA"/>
    <w:rsid w:val="00BA5E88"/>
    <w:rsid w:val="00BB385A"/>
    <w:rsid w:val="00BB6C6F"/>
    <w:rsid w:val="00BC1816"/>
    <w:rsid w:val="00BC42ED"/>
    <w:rsid w:val="00BD098B"/>
    <w:rsid w:val="00BD31FB"/>
    <w:rsid w:val="00BE29CA"/>
    <w:rsid w:val="00BE6332"/>
    <w:rsid w:val="00BF081D"/>
    <w:rsid w:val="00BF185F"/>
    <w:rsid w:val="00BF2676"/>
    <w:rsid w:val="00BF541B"/>
    <w:rsid w:val="00BF5F6F"/>
    <w:rsid w:val="00C02DDC"/>
    <w:rsid w:val="00C10BF5"/>
    <w:rsid w:val="00C10C76"/>
    <w:rsid w:val="00C1264C"/>
    <w:rsid w:val="00C244E2"/>
    <w:rsid w:val="00C2481C"/>
    <w:rsid w:val="00C325F4"/>
    <w:rsid w:val="00C36ADB"/>
    <w:rsid w:val="00C36B93"/>
    <w:rsid w:val="00C508F1"/>
    <w:rsid w:val="00C540A3"/>
    <w:rsid w:val="00C6334B"/>
    <w:rsid w:val="00C63AD5"/>
    <w:rsid w:val="00C74ECE"/>
    <w:rsid w:val="00C77F6B"/>
    <w:rsid w:val="00C87B9A"/>
    <w:rsid w:val="00C90685"/>
    <w:rsid w:val="00C93E07"/>
    <w:rsid w:val="00C93F0A"/>
    <w:rsid w:val="00C94D63"/>
    <w:rsid w:val="00C9568C"/>
    <w:rsid w:val="00CA07DC"/>
    <w:rsid w:val="00CA14D8"/>
    <w:rsid w:val="00CB4084"/>
    <w:rsid w:val="00CB593B"/>
    <w:rsid w:val="00CD31EF"/>
    <w:rsid w:val="00CD5D6D"/>
    <w:rsid w:val="00CE08F8"/>
    <w:rsid w:val="00CE2A9C"/>
    <w:rsid w:val="00CE5075"/>
    <w:rsid w:val="00CE531B"/>
    <w:rsid w:val="00D011D1"/>
    <w:rsid w:val="00D01595"/>
    <w:rsid w:val="00D02BB9"/>
    <w:rsid w:val="00D073F4"/>
    <w:rsid w:val="00D1123C"/>
    <w:rsid w:val="00D15ED0"/>
    <w:rsid w:val="00D242E5"/>
    <w:rsid w:val="00D24C5B"/>
    <w:rsid w:val="00D37CEC"/>
    <w:rsid w:val="00D425CA"/>
    <w:rsid w:val="00D465B9"/>
    <w:rsid w:val="00D51770"/>
    <w:rsid w:val="00D55178"/>
    <w:rsid w:val="00D6034B"/>
    <w:rsid w:val="00D6360F"/>
    <w:rsid w:val="00D75AA5"/>
    <w:rsid w:val="00D75CBB"/>
    <w:rsid w:val="00D77DD6"/>
    <w:rsid w:val="00D836FF"/>
    <w:rsid w:val="00D8454D"/>
    <w:rsid w:val="00D84B67"/>
    <w:rsid w:val="00D868B9"/>
    <w:rsid w:val="00D91023"/>
    <w:rsid w:val="00D92B42"/>
    <w:rsid w:val="00D94E0D"/>
    <w:rsid w:val="00DA1533"/>
    <w:rsid w:val="00DA3435"/>
    <w:rsid w:val="00DA76BB"/>
    <w:rsid w:val="00DB34CC"/>
    <w:rsid w:val="00DB4954"/>
    <w:rsid w:val="00DC1691"/>
    <w:rsid w:val="00DC1EDD"/>
    <w:rsid w:val="00DD05F9"/>
    <w:rsid w:val="00DD1569"/>
    <w:rsid w:val="00DD3088"/>
    <w:rsid w:val="00DD3481"/>
    <w:rsid w:val="00DD53F5"/>
    <w:rsid w:val="00DD6BC8"/>
    <w:rsid w:val="00DE1152"/>
    <w:rsid w:val="00DE19C8"/>
    <w:rsid w:val="00DE378B"/>
    <w:rsid w:val="00DF267F"/>
    <w:rsid w:val="00E00F68"/>
    <w:rsid w:val="00E02744"/>
    <w:rsid w:val="00E02814"/>
    <w:rsid w:val="00E044A0"/>
    <w:rsid w:val="00E146C2"/>
    <w:rsid w:val="00E16980"/>
    <w:rsid w:val="00E16A34"/>
    <w:rsid w:val="00E21DC7"/>
    <w:rsid w:val="00E31ED1"/>
    <w:rsid w:val="00E32A4F"/>
    <w:rsid w:val="00E4483C"/>
    <w:rsid w:val="00E46CFA"/>
    <w:rsid w:val="00E4739E"/>
    <w:rsid w:val="00E51762"/>
    <w:rsid w:val="00E518A6"/>
    <w:rsid w:val="00E5796D"/>
    <w:rsid w:val="00E6019E"/>
    <w:rsid w:val="00E64208"/>
    <w:rsid w:val="00E71D64"/>
    <w:rsid w:val="00E721C0"/>
    <w:rsid w:val="00E81504"/>
    <w:rsid w:val="00E836B3"/>
    <w:rsid w:val="00E87300"/>
    <w:rsid w:val="00E93C08"/>
    <w:rsid w:val="00E967C9"/>
    <w:rsid w:val="00EA6110"/>
    <w:rsid w:val="00EA69F7"/>
    <w:rsid w:val="00EA7571"/>
    <w:rsid w:val="00EB0170"/>
    <w:rsid w:val="00EB0A37"/>
    <w:rsid w:val="00EB221C"/>
    <w:rsid w:val="00EB57FE"/>
    <w:rsid w:val="00EB735F"/>
    <w:rsid w:val="00EC03B0"/>
    <w:rsid w:val="00EC2DC8"/>
    <w:rsid w:val="00EC6722"/>
    <w:rsid w:val="00ED522D"/>
    <w:rsid w:val="00ED5BBE"/>
    <w:rsid w:val="00ED6D87"/>
    <w:rsid w:val="00EE010C"/>
    <w:rsid w:val="00EE0773"/>
    <w:rsid w:val="00EE2ED2"/>
    <w:rsid w:val="00EE6D0E"/>
    <w:rsid w:val="00EE70B8"/>
    <w:rsid w:val="00EF7F48"/>
    <w:rsid w:val="00F06344"/>
    <w:rsid w:val="00F0686D"/>
    <w:rsid w:val="00F10D7A"/>
    <w:rsid w:val="00F11DD6"/>
    <w:rsid w:val="00F145D1"/>
    <w:rsid w:val="00F14882"/>
    <w:rsid w:val="00F14E8E"/>
    <w:rsid w:val="00F15BC9"/>
    <w:rsid w:val="00F17701"/>
    <w:rsid w:val="00F218D0"/>
    <w:rsid w:val="00F276DD"/>
    <w:rsid w:val="00F27A77"/>
    <w:rsid w:val="00F32779"/>
    <w:rsid w:val="00F3376F"/>
    <w:rsid w:val="00F37176"/>
    <w:rsid w:val="00F4114F"/>
    <w:rsid w:val="00F54AFC"/>
    <w:rsid w:val="00F6392A"/>
    <w:rsid w:val="00F671F3"/>
    <w:rsid w:val="00F742EB"/>
    <w:rsid w:val="00F821A5"/>
    <w:rsid w:val="00F837A1"/>
    <w:rsid w:val="00F8786A"/>
    <w:rsid w:val="00F87CB1"/>
    <w:rsid w:val="00F9533D"/>
    <w:rsid w:val="00F962E1"/>
    <w:rsid w:val="00F963F1"/>
    <w:rsid w:val="00FA0BF7"/>
    <w:rsid w:val="00FA3B19"/>
    <w:rsid w:val="00FA6BBD"/>
    <w:rsid w:val="00FA78B6"/>
    <w:rsid w:val="00FB08A3"/>
    <w:rsid w:val="00FB1172"/>
    <w:rsid w:val="00FB134C"/>
    <w:rsid w:val="00FB4E10"/>
    <w:rsid w:val="00FC600D"/>
    <w:rsid w:val="00FC623B"/>
    <w:rsid w:val="00FD4440"/>
    <w:rsid w:val="00FE4C60"/>
    <w:rsid w:val="00FE5530"/>
    <w:rsid w:val="00FE57B2"/>
    <w:rsid w:val="00FF3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A8"/>
    <w:rPr>
      <w:noProof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iPriority w:val="99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F50E0"/>
    <w:rPr>
      <w:rFonts w:cs="Times New Roman"/>
      <w:b/>
      <w:bCs/>
      <w:noProof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D1F0C"/>
    <w:rPr>
      <w:rFonts w:ascii="Cambria" w:hAnsi="Cambria" w:cs="Times New Roman"/>
      <w:b/>
      <w:bCs/>
      <w:i/>
      <w:iCs/>
      <w:noProof/>
      <w:sz w:val="28"/>
      <w:szCs w:val="28"/>
      <w:lang w:val="uk-UA" w:eastAsia="ru-RU"/>
    </w:rPr>
  </w:style>
  <w:style w:type="paragraph" w:styleId="a3">
    <w:name w:val="caption"/>
    <w:basedOn w:val="a"/>
    <w:next w:val="a"/>
    <w:uiPriority w:val="99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link w:val="a5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FC62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FC623B"/>
    <w:rPr>
      <w:rFonts w:cs="Times New Roman"/>
      <w:noProof/>
      <w:sz w:val="24"/>
      <w:szCs w:val="24"/>
      <w:lang w:val="uk-UA"/>
    </w:rPr>
  </w:style>
  <w:style w:type="paragraph" w:styleId="a6">
    <w:name w:val="Body Text"/>
    <w:basedOn w:val="a"/>
    <w:link w:val="a7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rsid w:val="000867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aa">
    <w:name w:val="List Paragraph"/>
    <w:basedOn w:val="a"/>
    <w:uiPriority w:val="99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44120"/>
    <w:rPr>
      <w:rFonts w:ascii="Courier New" w:hAnsi="Courier New" w:cs="Courier New"/>
      <w:lang w:val="uk-UA" w:eastAsia="uk-UA"/>
    </w:rPr>
  </w:style>
  <w:style w:type="table" w:styleId="ab">
    <w:name w:val="Table Grid"/>
    <w:basedOn w:val="a1"/>
    <w:uiPriority w:val="99"/>
    <w:rsid w:val="009470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  <w:style w:type="paragraph" w:styleId="ae">
    <w:name w:val="footer"/>
    <w:basedOn w:val="a"/>
    <w:link w:val="af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94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01DD3-D2D3-49F5-BEF7-99B646E0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rada_vycrish.dot</Template>
  <TotalTime>11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КМР</Company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Zavora</cp:lastModifiedBy>
  <cp:revision>6</cp:revision>
  <cp:lastPrinted>2016-05-31T10:04:00Z</cp:lastPrinted>
  <dcterms:created xsi:type="dcterms:W3CDTF">2016-05-31T10:06:00Z</dcterms:created>
  <dcterms:modified xsi:type="dcterms:W3CDTF">2016-06-10T08:35:00Z</dcterms:modified>
</cp:coreProperties>
</file>