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73D" w:rsidRPr="00C71DD8" w:rsidRDefault="0072773D" w:rsidP="0072773D">
      <w:pPr>
        <w:jc w:val="right"/>
        <w:rPr>
          <w:szCs w:val="28"/>
        </w:rPr>
      </w:pPr>
      <w:r w:rsidRPr="00C71DD8">
        <w:rPr>
          <w:szCs w:val="28"/>
        </w:rPr>
        <w:t>ПРОЄКТ</w:t>
      </w:r>
    </w:p>
    <w:p w:rsidR="006533F2" w:rsidRPr="0068205A" w:rsidRDefault="006533F2" w:rsidP="006533F2">
      <w:pPr>
        <w:jc w:val="center"/>
        <w:rPr>
          <w:rFonts w:ascii="MS Sans Serif" w:hAnsi="MS Sans Serif"/>
          <w:sz w:val="27"/>
          <w:szCs w:val="27"/>
        </w:rPr>
      </w:pPr>
      <w:r w:rsidRPr="0068205A">
        <w:rPr>
          <w:rFonts w:ascii="MS Sans Serif" w:hAnsi="MS Sans Serif"/>
          <w:sz w:val="27"/>
          <w:szCs w:val="27"/>
          <w:lang w:eastAsia="uk-UA"/>
        </w:rPr>
        <w:drawing>
          <wp:inline distT="0" distB="0" distL="0" distR="0">
            <wp:extent cx="598805" cy="76009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3F2" w:rsidRPr="00520512" w:rsidRDefault="006533F2" w:rsidP="006533F2">
      <w:pPr>
        <w:pStyle w:val="2"/>
        <w:rPr>
          <w:sz w:val="28"/>
          <w:szCs w:val="28"/>
        </w:rPr>
      </w:pPr>
      <w:r w:rsidRPr="00520512">
        <w:rPr>
          <w:sz w:val="28"/>
          <w:szCs w:val="28"/>
          <w:lang w:val="ru-RU"/>
        </w:rPr>
        <w:t>КОВЕЛЬСЬКА МІСЬКА РАДА</w:t>
      </w:r>
    </w:p>
    <w:p w:rsidR="006533F2" w:rsidRPr="00520512" w:rsidRDefault="006533F2" w:rsidP="006533F2">
      <w:pPr>
        <w:jc w:val="center"/>
        <w:rPr>
          <w:b/>
          <w:szCs w:val="28"/>
        </w:rPr>
      </w:pPr>
      <w:r w:rsidRPr="00520512">
        <w:rPr>
          <w:b/>
          <w:szCs w:val="28"/>
        </w:rPr>
        <w:t>ВОЛИНСЬКОЇ ОБЛАСТІ</w:t>
      </w:r>
    </w:p>
    <w:p w:rsidR="006533F2" w:rsidRPr="00520512" w:rsidRDefault="006533F2" w:rsidP="006533F2">
      <w:pPr>
        <w:pStyle w:val="2"/>
        <w:spacing w:line="240" w:lineRule="atLeast"/>
        <w:rPr>
          <w:sz w:val="28"/>
          <w:szCs w:val="28"/>
        </w:rPr>
      </w:pPr>
      <w:r w:rsidRPr="00520512">
        <w:rPr>
          <w:sz w:val="28"/>
          <w:szCs w:val="28"/>
        </w:rPr>
        <w:t>РІШЕННЯ</w:t>
      </w:r>
    </w:p>
    <w:p w:rsidR="006533F2" w:rsidRPr="00520512" w:rsidRDefault="006533F2" w:rsidP="006533F2">
      <w:pPr>
        <w:rPr>
          <w:b/>
          <w:bCs/>
          <w:szCs w:val="28"/>
        </w:rPr>
      </w:pPr>
    </w:p>
    <w:p w:rsidR="006533F2" w:rsidRPr="00904A90" w:rsidRDefault="006533F2" w:rsidP="006533F2">
      <w:pPr>
        <w:spacing w:line="240" w:lineRule="atLeast"/>
        <w:jc w:val="both"/>
        <w:rPr>
          <w:bCs/>
          <w:sz w:val="27"/>
          <w:szCs w:val="27"/>
        </w:rPr>
      </w:pPr>
      <w:r w:rsidRPr="00904A90">
        <w:rPr>
          <w:bCs/>
          <w:sz w:val="27"/>
          <w:szCs w:val="27"/>
        </w:rPr>
        <w:t xml:space="preserve"> ______________</w:t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="00F71EB8" w:rsidRPr="00904A90">
        <w:rPr>
          <w:bCs/>
          <w:sz w:val="27"/>
          <w:szCs w:val="27"/>
        </w:rPr>
        <w:t>м. Ковель</w:t>
      </w:r>
      <w:r w:rsidR="00F71EB8"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</w:r>
      <w:r w:rsidRPr="00904A90">
        <w:rPr>
          <w:bCs/>
          <w:sz w:val="27"/>
          <w:szCs w:val="27"/>
        </w:rPr>
        <w:tab/>
        <w:t>№______</w:t>
      </w:r>
    </w:p>
    <w:p w:rsidR="006533F2" w:rsidRPr="00904A90" w:rsidRDefault="006533F2" w:rsidP="006533F2">
      <w:pPr>
        <w:spacing w:line="240" w:lineRule="atLeast"/>
        <w:jc w:val="both"/>
        <w:rPr>
          <w:sz w:val="27"/>
          <w:szCs w:val="27"/>
        </w:rPr>
      </w:pPr>
      <w:r w:rsidRPr="00904A90">
        <w:rPr>
          <w:b/>
          <w:bCs/>
          <w:sz w:val="27"/>
          <w:szCs w:val="27"/>
        </w:rPr>
        <w:tab/>
      </w:r>
    </w:p>
    <w:p w:rsidR="00623528" w:rsidRPr="001476B8" w:rsidRDefault="00623528" w:rsidP="007B7C1F">
      <w:pPr>
        <w:pStyle w:val="aa"/>
        <w:keepNext/>
        <w:spacing w:before="238" w:beforeAutospacing="0" w:after="62"/>
        <w:ind w:left="720"/>
        <w:jc w:val="center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Про</w:t>
      </w:r>
      <w:r w:rsidR="001476B8" w:rsidRPr="001476B8">
        <w:rPr>
          <w:sz w:val="27"/>
          <w:szCs w:val="27"/>
          <w:lang w:val="uk-UA"/>
        </w:rPr>
        <w:t xml:space="preserve"> </w:t>
      </w:r>
      <w:r w:rsidRPr="001476B8">
        <w:rPr>
          <w:color w:val="000000"/>
          <w:sz w:val="27"/>
          <w:szCs w:val="27"/>
          <w:lang w:val="uk-UA"/>
        </w:rPr>
        <w:t>внесення</w:t>
      </w:r>
      <w:r w:rsidR="001476B8" w:rsidRPr="001476B8">
        <w:rPr>
          <w:color w:val="000000"/>
          <w:sz w:val="27"/>
          <w:szCs w:val="27"/>
          <w:lang w:val="uk-UA"/>
        </w:rPr>
        <w:t xml:space="preserve"> </w:t>
      </w:r>
      <w:r w:rsidRPr="001476B8">
        <w:rPr>
          <w:color w:val="000000"/>
          <w:sz w:val="27"/>
          <w:szCs w:val="27"/>
          <w:lang w:val="uk-UA"/>
        </w:rPr>
        <w:t>даних до єдиного</w:t>
      </w:r>
      <w:r w:rsidR="001476B8" w:rsidRPr="001476B8">
        <w:rPr>
          <w:color w:val="000000"/>
          <w:sz w:val="27"/>
          <w:szCs w:val="27"/>
          <w:lang w:val="uk-UA"/>
        </w:rPr>
        <w:t xml:space="preserve"> </w:t>
      </w:r>
      <w:r w:rsidRPr="001476B8">
        <w:rPr>
          <w:color w:val="000000"/>
          <w:sz w:val="27"/>
          <w:szCs w:val="27"/>
          <w:lang w:val="uk-UA"/>
        </w:rPr>
        <w:t>реєстру</w:t>
      </w:r>
      <w:r w:rsidR="001476B8" w:rsidRPr="001476B8">
        <w:rPr>
          <w:color w:val="000000"/>
          <w:sz w:val="27"/>
          <w:szCs w:val="27"/>
          <w:lang w:val="uk-UA"/>
        </w:rPr>
        <w:t xml:space="preserve"> </w:t>
      </w:r>
      <w:r w:rsidRPr="001476B8">
        <w:rPr>
          <w:color w:val="000000"/>
          <w:sz w:val="27"/>
          <w:szCs w:val="27"/>
          <w:lang w:val="uk-UA"/>
        </w:rPr>
        <w:t>учасників АТО</w:t>
      </w:r>
      <w:r w:rsidR="00EF109D" w:rsidRPr="001476B8">
        <w:rPr>
          <w:color w:val="000000"/>
          <w:sz w:val="27"/>
          <w:szCs w:val="27"/>
          <w:lang w:val="uk-UA"/>
        </w:rPr>
        <w:t>/</w:t>
      </w:r>
      <w:r w:rsidRPr="001476B8">
        <w:rPr>
          <w:color w:val="000000"/>
          <w:sz w:val="27"/>
          <w:szCs w:val="27"/>
          <w:lang w:val="uk-UA"/>
        </w:rPr>
        <w:t>ООС</w:t>
      </w:r>
    </w:p>
    <w:p w:rsidR="00623528" w:rsidRPr="001476B8" w:rsidRDefault="00623528" w:rsidP="007B7C1F">
      <w:pPr>
        <w:pStyle w:val="aa"/>
        <w:spacing w:after="0"/>
        <w:ind w:right="45" w:firstLine="360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Керуючись</w:t>
      </w:r>
      <w:r w:rsidR="001476B8" w:rsidRP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підпунктом 34 частини 1 статті 26 Закону України «Про місцеве</w:t>
      </w:r>
      <w:r w:rsidR="001476B8" w:rsidRP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самоврядування в Україні», статтями 5, 6, 12 Закону України «Про статус ветеранів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війни, гарантії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їх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соціального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захисту», Постановою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Кабінету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Міністрів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України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від 20.08.2014 № 413 «Про затвердження Порядку надання статусу учасника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бойових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дій особам, які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захищали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незалежність, суверенітет та територіальну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цілісність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України і брали безпосередню участь в антитерористичній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операції, забезпеченні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її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проведення», пунктом 4 статті 116 Земельного кодексу України, Регламентом розподілу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земельних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ділянок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між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учасниками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бойових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дій, які брали безпосередню участь в антитерористичній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операції та операції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об’єднаних сил, та сім'ями, члени яких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загинули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під час участі в АТО та ООС, для передачі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ділянок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безоплатно у власність, затвердженим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рішенням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Ковельської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міської ради № 52/71 від 27.06.2019р.,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враховуючи протокол комісії по розподілу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земельних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ділян</w:t>
      </w:r>
      <w:r w:rsidR="00EF109D" w:rsidRPr="001476B8">
        <w:rPr>
          <w:sz w:val="27"/>
          <w:szCs w:val="27"/>
          <w:lang w:val="uk-UA"/>
        </w:rPr>
        <w:t>ок</w:t>
      </w:r>
      <w:r w:rsidR="001476B8">
        <w:rPr>
          <w:sz w:val="27"/>
          <w:szCs w:val="27"/>
          <w:lang w:val="uk-UA"/>
        </w:rPr>
        <w:t xml:space="preserve"> </w:t>
      </w:r>
      <w:r w:rsidR="00EF109D" w:rsidRPr="001476B8">
        <w:rPr>
          <w:sz w:val="27"/>
          <w:szCs w:val="27"/>
          <w:lang w:val="uk-UA"/>
        </w:rPr>
        <w:t>між</w:t>
      </w:r>
      <w:r w:rsidR="001476B8">
        <w:rPr>
          <w:sz w:val="27"/>
          <w:szCs w:val="27"/>
          <w:lang w:val="uk-UA"/>
        </w:rPr>
        <w:t xml:space="preserve"> </w:t>
      </w:r>
      <w:r w:rsidR="00EF109D" w:rsidRPr="001476B8">
        <w:rPr>
          <w:sz w:val="27"/>
          <w:szCs w:val="27"/>
          <w:lang w:val="uk-UA"/>
        </w:rPr>
        <w:t>учасниками АТО та ООС №</w:t>
      </w:r>
      <w:r w:rsidR="00D930E2" w:rsidRPr="001476B8">
        <w:rPr>
          <w:sz w:val="27"/>
          <w:szCs w:val="27"/>
          <w:lang w:val="uk-UA"/>
        </w:rPr>
        <w:t>1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від</w:t>
      </w:r>
      <w:r w:rsidR="001476B8">
        <w:rPr>
          <w:sz w:val="27"/>
          <w:szCs w:val="27"/>
          <w:lang w:val="uk-UA"/>
        </w:rPr>
        <w:t xml:space="preserve"> </w:t>
      </w:r>
      <w:r w:rsidR="003D54BC" w:rsidRPr="001476B8">
        <w:rPr>
          <w:sz w:val="27"/>
          <w:szCs w:val="27"/>
          <w:lang w:val="uk-UA"/>
        </w:rPr>
        <w:t>27</w:t>
      </w:r>
      <w:r w:rsidR="002C1149" w:rsidRPr="001476B8">
        <w:rPr>
          <w:sz w:val="27"/>
          <w:szCs w:val="27"/>
          <w:lang w:val="uk-UA"/>
        </w:rPr>
        <w:t>.</w:t>
      </w:r>
      <w:r w:rsidR="00D930E2" w:rsidRPr="001476B8">
        <w:rPr>
          <w:sz w:val="27"/>
          <w:szCs w:val="27"/>
          <w:lang w:val="uk-UA"/>
        </w:rPr>
        <w:t>0</w:t>
      </w:r>
      <w:r w:rsidR="003D54BC" w:rsidRPr="001476B8">
        <w:rPr>
          <w:sz w:val="27"/>
          <w:szCs w:val="27"/>
          <w:lang w:val="uk-UA"/>
        </w:rPr>
        <w:t>4</w:t>
      </w:r>
      <w:r w:rsidR="002C1149" w:rsidRPr="001476B8">
        <w:rPr>
          <w:sz w:val="27"/>
          <w:szCs w:val="27"/>
          <w:lang w:val="uk-UA"/>
        </w:rPr>
        <w:t>.202</w:t>
      </w:r>
      <w:r w:rsidR="00D930E2" w:rsidRPr="001476B8">
        <w:rPr>
          <w:sz w:val="27"/>
          <w:szCs w:val="27"/>
          <w:lang w:val="uk-UA"/>
        </w:rPr>
        <w:t>1</w:t>
      </w:r>
      <w:r w:rsidRPr="001476B8">
        <w:rPr>
          <w:sz w:val="27"/>
          <w:szCs w:val="27"/>
          <w:lang w:val="uk-UA"/>
        </w:rPr>
        <w:t xml:space="preserve"> року, </w:t>
      </w:r>
      <w:r w:rsidRPr="001476B8">
        <w:rPr>
          <w:color w:val="000000" w:themeColor="text1"/>
          <w:sz w:val="27"/>
          <w:szCs w:val="27"/>
          <w:lang w:val="uk-UA"/>
        </w:rPr>
        <w:t>рішення</w:t>
      </w:r>
      <w:r w:rsidR="001476B8">
        <w:rPr>
          <w:color w:val="000000" w:themeColor="text1"/>
          <w:sz w:val="27"/>
          <w:szCs w:val="27"/>
          <w:lang w:val="uk-UA"/>
        </w:rPr>
        <w:t xml:space="preserve"> </w:t>
      </w:r>
      <w:r w:rsidRPr="001476B8">
        <w:rPr>
          <w:color w:val="000000" w:themeColor="text1"/>
          <w:sz w:val="27"/>
          <w:szCs w:val="27"/>
          <w:lang w:val="uk-UA"/>
        </w:rPr>
        <w:t>міської ради</w:t>
      </w:r>
      <w:r w:rsidR="001476B8">
        <w:rPr>
          <w:color w:val="000000" w:themeColor="text1"/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 xml:space="preserve">№ </w:t>
      </w:r>
      <w:r w:rsidR="00BF1E6E" w:rsidRPr="001476B8">
        <w:rPr>
          <w:sz w:val="27"/>
          <w:szCs w:val="27"/>
          <w:lang w:val="uk-UA"/>
        </w:rPr>
        <w:t>72</w:t>
      </w:r>
      <w:r w:rsidRPr="001476B8">
        <w:rPr>
          <w:sz w:val="27"/>
          <w:szCs w:val="27"/>
          <w:lang w:val="uk-UA"/>
        </w:rPr>
        <w:t>/</w:t>
      </w:r>
      <w:r w:rsidR="00F425F6" w:rsidRPr="001476B8">
        <w:rPr>
          <w:sz w:val="27"/>
          <w:szCs w:val="27"/>
          <w:lang w:val="uk-UA"/>
        </w:rPr>
        <w:t>37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від</w:t>
      </w:r>
      <w:r w:rsidR="001476B8">
        <w:rPr>
          <w:sz w:val="27"/>
          <w:szCs w:val="27"/>
          <w:lang w:val="uk-UA"/>
        </w:rPr>
        <w:t xml:space="preserve"> </w:t>
      </w:r>
      <w:r w:rsidR="00F425F6" w:rsidRPr="001476B8">
        <w:rPr>
          <w:sz w:val="27"/>
          <w:szCs w:val="27"/>
          <w:lang w:val="uk-UA"/>
        </w:rPr>
        <w:t>08</w:t>
      </w:r>
      <w:r w:rsidRPr="001476B8">
        <w:rPr>
          <w:sz w:val="27"/>
          <w:szCs w:val="27"/>
          <w:lang w:val="uk-UA"/>
        </w:rPr>
        <w:t>.</w:t>
      </w:r>
      <w:r w:rsidR="00F425F6" w:rsidRPr="001476B8">
        <w:rPr>
          <w:sz w:val="27"/>
          <w:szCs w:val="27"/>
          <w:lang w:val="uk-UA"/>
        </w:rPr>
        <w:t>1</w:t>
      </w:r>
      <w:r w:rsidR="00EF109D" w:rsidRPr="001476B8">
        <w:rPr>
          <w:sz w:val="27"/>
          <w:szCs w:val="27"/>
          <w:lang w:val="uk-UA"/>
        </w:rPr>
        <w:t>0</w:t>
      </w:r>
      <w:r w:rsidRPr="001476B8">
        <w:rPr>
          <w:sz w:val="27"/>
          <w:szCs w:val="27"/>
          <w:lang w:val="uk-UA"/>
        </w:rPr>
        <w:t>.20</w:t>
      </w:r>
      <w:r w:rsidR="00EF109D" w:rsidRPr="001476B8">
        <w:rPr>
          <w:sz w:val="27"/>
          <w:szCs w:val="27"/>
          <w:lang w:val="uk-UA"/>
        </w:rPr>
        <w:t>20</w:t>
      </w:r>
      <w:r w:rsidRPr="001476B8">
        <w:rPr>
          <w:sz w:val="27"/>
          <w:szCs w:val="27"/>
          <w:lang w:val="uk-UA"/>
        </w:rPr>
        <w:t xml:space="preserve"> року «Про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затвердження</w:t>
      </w:r>
      <w:r w:rsidR="001476B8">
        <w:rPr>
          <w:sz w:val="27"/>
          <w:szCs w:val="27"/>
          <w:lang w:val="uk-UA"/>
        </w:rPr>
        <w:t xml:space="preserve"> </w:t>
      </w:r>
      <w:r w:rsidR="003F5AB7" w:rsidRPr="001476B8">
        <w:rPr>
          <w:sz w:val="27"/>
          <w:szCs w:val="27"/>
          <w:lang w:val="uk-UA"/>
        </w:rPr>
        <w:t xml:space="preserve">технічної документації із </w:t>
      </w:r>
      <w:r w:rsidRPr="001476B8">
        <w:rPr>
          <w:sz w:val="27"/>
          <w:szCs w:val="27"/>
          <w:lang w:val="uk-UA"/>
        </w:rPr>
        <w:t>землеустрою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щодо</w:t>
      </w:r>
      <w:r w:rsidR="001476B8">
        <w:rPr>
          <w:sz w:val="27"/>
          <w:szCs w:val="27"/>
          <w:lang w:val="uk-UA"/>
        </w:rPr>
        <w:t xml:space="preserve"> </w:t>
      </w:r>
      <w:r w:rsidR="003F5AB7" w:rsidRPr="001476B8">
        <w:rPr>
          <w:sz w:val="27"/>
          <w:szCs w:val="27"/>
          <w:lang w:val="uk-UA"/>
        </w:rPr>
        <w:t>об’єднання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земельн</w:t>
      </w:r>
      <w:r w:rsidR="003F5AB7" w:rsidRPr="001476B8">
        <w:rPr>
          <w:sz w:val="27"/>
          <w:szCs w:val="27"/>
          <w:lang w:val="uk-UA"/>
        </w:rPr>
        <w:t>их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ділян</w:t>
      </w:r>
      <w:r w:rsidR="003F5AB7" w:rsidRPr="001476B8">
        <w:rPr>
          <w:sz w:val="27"/>
          <w:szCs w:val="27"/>
          <w:lang w:val="uk-UA"/>
        </w:rPr>
        <w:t>о</w:t>
      </w:r>
      <w:r w:rsidRPr="001476B8">
        <w:rPr>
          <w:sz w:val="27"/>
          <w:szCs w:val="27"/>
          <w:lang w:val="uk-UA"/>
        </w:rPr>
        <w:t>к</w:t>
      </w:r>
      <w:r w:rsidR="003F5AB7" w:rsidRPr="001476B8">
        <w:rPr>
          <w:sz w:val="27"/>
          <w:szCs w:val="27"/>
          <w:lang w:val="uk-UA"/>
        </w:rPr>
        <w:t xml:space="preserve"> та передачу у приватну власність земельної ділянки по вул</w:t>
      </w:r>
      <w:r w:rsidR="00F425F6" w:rsidRPr="001476B8">
        <w:rPr>
          <w:sz w:val="27"/>
          <w:szCs w:val="27"/>
          <w:lang w:val="uk-UA"/>
        </w:rPr>
        <w:t>.</w:t>
      </w:r>
      <w:r w:rsidR="001476B8">
        <w:rPr>
          <w:sz w:val="27"/>
          <w:szCs w:val="27"/>
          <w:lang w:val="uk-UA"/>
        </w:rPr>
        <w:t xml:space="preserve"> </w:t>
      </w:r>
      <w:proofErr w:type="spellStart"/>
      <w:r w:rsidR="00F425F6" w:rsidRPr="001476B8">
        <w:rPr>
          <w:sz w:val="27"/>
          <w:szCs w:val="27"/>
          <w:lang w:val="uk-UA"/>
        </w:rPr>
        <w:t>Вавілова</w:t>
      </w:r>
      <w:proofErr w:type="spellEnd"/>
      <w:r w:rsidR="003F5AB7" w:rsidRPr="001476B8">
        <w:rPr>
          <w:sz w:val="27"/>
          <w:szCs w:val="27"/>
          <w:lang w:val="uk-UA"/>
        </w:rPr>
        <w:t xml:space="preserve">, </w:t>
      </w:r>
      <w:r w:rsidR="00F425F6" w:rsidRPr="001476B8">
        <w:rPr>
          <w:sz w:val="27"/>
          <w:szCs w:val="27"/>
          <w:lang w:val="uk-UA"/>
        </w:rPr>
        <w:t>45</w:t>
      </w:r>
      <w:r w:rsidR="00260779" w:rsidRPr="001476B8">
        <w:rPr>
          <w:sz w:val="27"/>
          <w:szCs w:val="27"/>
          <w:lang w:val="uk-UA"/>
        </w:rPr>
        <w:t>»;</w:t>
      </w:r>
      <w:r w:rsidR="001476B8">
        <w:rPr>
          <w:sz w:val="27"/>
          <w:szCs w:val="27"/>
          <w:lang w:val="uk-UA"/>
        </w:rPr>
        <w:t xml:space="preserve"> </w:t>
      </w:r>
      <w:r w:rsidR="00B503B9" w:rsidRPr="001476B8">
        <w:rPr>
          <w:color w:val="000000" w:themeColor="text1"/>
          <w:sz w:val="27"/>
          <w:szCs w:val="27"/>
          <w:lang w:val="uk-UA"/>
        </w:rPr>
        <w:t xml:space="preserve">№ </w:t>
      </w:r>
      <w:r w:rsidR="00C66775" w:rsidRPr="001476B8">
        <w:rPr>
          <w:color w:val="000000" w:themeColor="text1"/>
          <w:sz w:val="27"/>
          <w:szCs w:val="27"/>
          <w:lang w:val="uk-UA"/>
        </w:rPr>
        <w:t>72</w:t>
      </w:r>
      <w:r w:rsidR="00B503B9" w:rsidRPr="001476B8">
        <w:rPr>
          <w:color w:val="000000" w:themeColor="text1"/>
          <w:sz w:val="27"/>
          <w:szCs w:val="27"/>
          <w:lang w:val="uk-UA"/>
        </w:rPr>
        <w:t>/</w:t>
      </w:r>
      <w:r w:rsidR="00C66775" w:rsidRPr="001476B8">
        <w:rPr>
          <w:color w:val="000000" w:themeColor="text1"/>
          <w:sz w:val="27"/>
          <w:szCs w:val="27"/>
          <w:lang w:val="uk-UA"/>
        </w:rPr>
        <w:t>24</w:t>
      </w:r>
      <w:r w:rsidR="00B503B9" w:rsidRPr="001476B8">
        <w:rPr>
          <w:color w:val="000000" w:themeColor="text1"/>
          <w:sz w:val="27"/>
          <w:szCs w:val="27"/>
          <w:lang w:val="uk-UA"/>
        </w:rPr>
        <w:t xml:space="preserve"> від </w:t>
      </w:r>
      <w:r w:rsidR="00C66775" w:rsidRPr="001476B8">
        <w:rPr>
          <w:color w:val="000000" w:themeColor="text1"/>
          <w:sz w:val="27"/>
          <w:szCs w:val="27"/>
          <w:lang w:val="uk-UA"/>
        </w:rPr>
        <w:t>08</w:t>
      </w:r>
      <w:r w:rsidR="00B503B9" w:rsidRPr="001476B8">
        <w:rPr>
          <w:color w:val="000000" w:themeColor="text1"/>
          <w:sz w:val="27"/>
          <w:szCs w:val="27"/>
          <w:lang w:val="uk-UA"/>
        </w:rPr>
        <w:t>.</w:t>
      </w:r>
      <w:r w:rsidR="00C66775" w:rsidRPr="001476B8">
        <w:rPr>
          <w:color w:val="000000" w:themeColor="text1"/>
          <w:sz w:val="27"/>
          <w:szCs w:val="27"/>
          <w:lang w:val="uk-UA"/>
        </w:rPr>
        <w:t>1</w:t>
      </w:r>
      <w:r w:rsidR="00B503B9" w:rsidRPr="001476B8">
        <w:rPr>
          <w:color w:val="000000" w:themeColor="text1"/>
          <w:sz w:val="27"/>
          <w:szCs w:val="27"/>
          <w:lang w:val="uk-UA"/>
        </w:rPr>
        <w:t>0.2020</w:t>
      </w:r>
      <w:r w:rsidR="00C66775" w:rsidRPr="001476B8">
        <w:rPr>
          <w:color w:val="000000" w:themeColor="text1"/>
          <w:sz w:val="27"/>
          <w:szCs w:val="27"/>
          <w:lang w:val="uk-UA"/>
        </w:rPr>
        <w:t xml:space="preserve"> року «Про затвердження проє</w:t>
      </w:r>
      <w:r w:rsidR="00B503B9" w:rsidRPr="001476B8">
        <w:rPr>
          <w:color w:val="000000" w:themeColor="text1"/>
          <w:sz w:val="27"/>
          <w:szCs w:val="27"/>
          <w:lang w:val="uk-UA"/>
        </w:rPr>
        <w:t>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</w:t>
      </w:r>
      <w:r w:rsidR="001476B8">
        <w:rPr>
          <w:color w:val="000000" w:themeColor="text1"/>
          <w:sz w:val="27"/>
          <w:szCs w:val="27"/>
          <w:lang w:val="uk-UA"/>
        </w:rPr>
        <w:t xml:space="preserve"> </w:t>
      </w:r>
      <w:r w:rsidR="00C66775" w:rsidRPr="001476B8">
        <w:rPr>
          <w:color w:val="000000" w:themeColor="text1"/>
          <w:sz w:val="27"/>
          <w:szCs w:val="27"/>
          <w:lang w:val="uk-UA"/>
        </w:rPr>
        <w:t>Волинській</w:t>
      </w:r>
      <w:r w:rsidR="00B503B9" w:rsidRPr="001476B8">
        <w:rPr>
          <w:color w:val="000000" w:themeColor="text1"/>
          <w:sz w:val="27"/>
          <w:szCs w:val="27"/>
          <w:lang w:val="uk-UA"/>
        </w:rPr>
        <w:t>»</w:t>
      </w:r>
      <w:r w:rsidR="00260779" w:rsidRPr="001476B8">
        <w:rPr>
          <w:sz w:val="27"/>
          <w:szCs w:val="27"/>
          <w:lang w:val="uk-UA"/>
        </w:rPr>
        <w:t>;</w:t>
      </w:r>
      <w:r w:rsidR="001476B8">
        <w:rPr>
          <w:sz w:val="27"/>
          <w:szCs w:val="27"/>
          <w:lang w:val="uk-UA"/>
        </w:rPr>
        <w:t xml:space="preserve"> </w:t>
      </w:r>
      <w:r w:rsidR="00C062BE" w:rsidRPr="001476B8">
        <w:rPr>
          <w:color w:val="000000" w:themeColor="text1"/>
          <w:sz w:val="27"/>
          <w:szCs w:val="27"/>
          <w:lang w:val="uk-UA"/>
        </w:rPr>
        <w:t>№ 72/31 від 08.10.2020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</w:t>
      </w:r>
      <w:r w:rsidR="001476B8">
        <w:rPr>
          <w:color w:val="000000" w:themeColor="text1"/>
          <w:sz w:val="27"/>
          <w:szCs w:val="27"/>
          <w:lang w:val="uk-UA"/>
        </w:rPr>
        <w:t xml:space="preserve"> </w:t>
      </w:r>
      <w:r w:rsidR="00C062BE" w:rsidRPr="001476B8">
        <w:rPr>
          <w:color w:val="000000" w:themeColor="text1"/>
          <w:sz w:val="27"/>
          <w:szCs w:val="27"/>
          <w:lang w:val="uk-UA"/>
        </w:rPr>
        <w:t>Мрії, 1-Ж»</w:t>
      </w:r>
      <w:r w:rsidR="00260779" w:rsidRPr="001476B8">
        <w:rPr>
          <w:sz w:val="27"/>
          <w:szCs w:val="27"/>
          <w:lang w:val="uk-UA"/>
        </w:rPr>
        <w:t>;</w:t>
      </w:r>
      <w:r w:rsidR="001476B8">
        <w:rPr>
          <w:sz w:val="27"/>
          <w:szCs w:val="27"/>
          <w:lang w:val="uk-UA"/>
        </w:rPr>
        <w:t xml:space="preserve"> </w:t>
      </w:r>
      <w:r w:rsidR="00BF1E6E" w:rsidRPr="001476B8">
        <w:rPr>
          <w:sz w:val="27"/>
          <w:szCs w:val="27"/>
          <w:lang w:val="uk-UA"/>
        </w:rPr>
        <w:t>№ 7</w:t>
      </w:r>
      <w:r w:rsidR="006D1FD5" w:rsidRPr="001476B8">
        <w:rPr>
          <w:sz w:val="27"/>
          <w:szCs w:val="27"/>
          <w:lang w:val="uk-UA"/>
        </w:rPr>
        <w:t>0</w:t>
      </w:r>
      <w:r w:rsidR="00BF1E6E" w:rsidRPr="001476B8">
        <w:rPr>
          <w:sz w:val="27"/>
          <w:szCs w:val="27"/>
          <w:lang w:val="uk-UA"/>
        </w:rPr>
        <w:t>/3</w:t>
      </w:r>
      <w:r w:rsidR="006D1FD5" w:rsidRPr="001476B8">
        <w:rPr>
          <w:sz w:val="27"/>
          <w:szCs w:val="27"/>
          <w:lang w:val="uk-UA"/>
        </w:rPr>
        <w:t>8</w:t>
      </w:r>
      <w:r w:rsidR="00BF1E6E" w:rsidRPr="001476B8">
        <w:rPr>
          <w:sz w:val="27"/>
          <w:szCs w:val="27"/>
          <w:lang w:val="uk-UA"/>
        </w:rPr>
        <w:t xml:space="preserve"> від </w:t>
      </w:r>
      <w:r w:rsidR="006D1FD5" w:rsidRPr="001476B8">
        <w:rPr>
          <w:sz w:val="27"/>
          <w:szCs w:val="27"/>
          <w:lang w:val="uk-UA"/>
        </w:rPr>
        <w:t>27</w:t>
      </w:r>
      <w:r w:rsidR="00BF1E6E" w:rsidRPr="001476B8">
        <w:rPr>
          <w:sz w:val="27"/>
          <w:szCs w:val="27"/>
          <w:lang w:val="uk-UA"/>
        </w:rPr>
        <w:t>.0</w:t>
      </w:r>
      <w:r w:rsidR="006D1FD5" w:rsidRPr="001476B8">
        <w:rPr>
          <w:sz w:val="27"/>
          <w:szCs w:val="27"/>
          <w:lang w:val="uk-UA"/>
        </w:rPr>
        <w:t>8</w:t>
      </w:r>
      <w:r w:rsidR="00BF1E6E" w:rsidRPr="001476B8">
        <w:rPr>
          <w:sz w:val="27"/>
          <w:szCs w:val="27"/>
          <w:lang w:val="uk-UA"/>
        </w:rPr>
        <w:t>.2020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</w:t>
      </w:r>
      <w:r w:rsidR="005E6471" w:rsidRPr="001476B8">
        <w:rPr>
          <w:sz w:val="27"/>
          <w:szCs w:val="27"/>
          <w:lang w:val="uk-UA"/>
        </w:rPr>
        <w:t>асиля Стефаника, 5</w:t>
      </w:r>
      <w:r w:rsidR="00260779" w:rsidRPr="001476B8">
        <w:rPr>
          <w:sz w:val="27"/>
          <w:szCs w:val="27"/>
          <w:lang w:val="uk-UA"/>
        </w:rPr>
        <w:t>»;</w:t>
      </w:r>
      <w:r w:rsidR="001476B8">
        <w:rPr>
          <w:sz w:val="27"/>
          <w:szCs w:val="27"/>
          <w:lang w:val="uk-UA"/>
        </w:rPr>
        <w:t xml:space="preserve"> </w:t>
      </w:r>
      <w:r w:rsidR="009F469E" w:rsidRPr="001476B8">
        <w:rPr>
          <w:sz w:val="27"/>
          <w:szCs w:val="27"/>
          <w:lang w:val="uk-UA"/>
        </w:rPr>
        <w:t xml:space="preserve">№ 70/45 від 27.08.2020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Леоніда Каденюка, 4»; </w:t>
      </w:r>
      <w:r w:rsidR="004D5C71" w:rsidRPr="001476B8">
        <w:rPr>
          <w:sz w:val="27"/>
          <w:szCs w:val="27"/>
          <w:lang w:val="uk-UA"/>
        </w:rPr>
        <w:t>№ 4/8 від 28.01.2021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провулку</w:t>
      </w:r>
      <w:r w:rsidR="001476B8">
        <w:rPr>
          <w:sz w:val="27"/>
          <w:szCs w:val="27"/>
          <w:lang w:val="uk-UA"/>
        </w:rPr>
        <w:t xml:space="preserve"> </w:t>
      </w:r>
      <w:proofErr w:type="spellStart"/>
      <w:r w:rsidR="004D5C71" w:rsidRPr="001476B8">
        <w:rPr>
          <w:sz w:val="27"/>
          <w:szCs w:val="27"/>
          <w:lang w:val="uk-UA"/>
        </w:rPr>
        <w:t>Міяковського</w:t>
      </w:r>
      <w:proofErr w:type="spellEnd"/>
      <w:r w:rsidR="004D5C71" w:rsidRPr="001476B8">
        <w:rPr>
          <w:sz w:val="27"/>
          <w:szCs w:val="27"/>
          <w:lang w:val="uk-UA"/>
        </w:rPr>
        <w:t xml:space="preserve">, 20»; </w:t>
      </w:r>
      <w:r w:rsidR="00260779" w:rsidRPr="001476B8">
        <w:rPr>
          <w:sz w:val="27"/>
          <w:szCs w:val="27"/>
          <w:lang w:val="uk-UA"/>
        </w:rPr>
        <w:t>№ 4/9 від 28.01.2021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Василя Стефаника, 1»;</w:t>
      </w:r>
      <w:r w:rsidR="001476B8">
        <w:rPr>
          <w:sz w:val="27"/>
          <w:szCs w:val="27"/>
          <w:lang w:val="uk-UA"/>
        </w:rPr>
        <w:t xml:space="preserve"> </w:t>
      </w:r>
      <w:r w:rsidR="007A1BDA" w:rsidRPr="001476B8">
        <w:rPr>
          <w:sz w:val="27"/>
          <w:szCs w:val="27"/>
          <w:lang w:val="uk-UA"/>
        </w:rPr>
        <w:t xml:space="preserve">№ 4/56 від 28.01.2021 року «Про затвердження проєкту </w:t>
      </w:r>
      <w:r w:rsidR="007A1BDA" w:rsidRPr="001476B8">
        <w:rPr>
          <w:sz w:val="27"/>
          <w:szCs w:val="27"/>
          <w:lang w:val="uk-UA"/>
        </w:rPr>
        <w:lastRenderedPageBreak/>
        <w:t xml:space="preserve">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Ковальській, 27»; </w:t>
      </w:r>
      <w:r w:rsidR="00D85CC9" w:rsidRPr="001476B8">
        <w:rPr>
          <w:sz w:val="27"/>
          <w:szCs w:val="27"/>
          <w:lang w:val="uk-UA"/>
        </w:rPr>
        <w:t xml:space="preserve">№ 4/60 від 28.01.2021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Олександра </w:t>
      </w:r>
      <w:proofErr w:type="spellStart"/>
      <w:r w:rsidR="00D85CC9" w:rsidRPr="001476B8">
        <w:rPr>
          <w:sz w:val="27"/>
          <w:szCs w:val="27"/>
          <w:lang w:val="uk-UA"/>
        </w:rPr>
        <w:t>Абрамчука</w:t>
      </w:r>
      <w:proofErr w:type="spellEnd"/>
      <w:r w:rsidR="00D85CC9" w:rsidRPr="001476B8">
        <w:rPr>
          <w:sz w:val="27"/>
          <w:szCs w:val="27"/>
          <w:lang w:val="uk-UA"/>
        </w:rPr>
        <w:t xml:space="preserve">, 27»; </w:t>
      </w:r>
      <w:r w:rsidR="0094458D" w:rsidRPr="001476B8">
        <w:rPr>
          <w:sz w:val="27"/>
          <w:szCs w:val="27"/>
          <w:lang w:val="uk-UA"/>
        </w:rPr>
        <w:t xml:space="preserve">№ 4/62 від 28.01.2021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</w:t>
      </w:r>
      <w:proofErr w:type="spellStart"/>
      <w:r w:rsidR="0094458D" w:rsidRPr="001476B8">
        <w:rPr>
          <w:sz w:val="27"/>
          <w:szCs w:val="27"/>
          <w:lang w:val="uk-UA"/>
        </w:rPr>
        <w:t>Міяковського</w:t>
      </w:r>
      <w:proofErr w:type="spellEnd"/>
      <w:r w:rsidR="0094458D" w:rsidRPr="001476B8">
        <w:rPr>
          <w:sz w:val="27"/>
          <w:szCs w:val="27"/>
          <w:lang w:val="uk-UA"/>
        </w:rPr>
        <w:t>, 10»;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міська рада</w:t>
      </w:r>
    </w:p>
    <w:p w:rsidR="00BA0E72" w:rsidRPr="001476B8" w:rsidRDefault="00623528" w:rsidP="00623528">
      <w:pPr>
        <w:pStyle w:val="aa"/>
        <w:spacing w:after="0"/>
        <w:ind w:right="45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В И Р І Ш И Л А :</w:t>
      </w:r>
    </w:p>
    <w:p w:rsidR="00572589" w:rsidRPr="001476B8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1. Включити до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="001476B8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обслуговування житлових будинків,господарських будівель і споруд гр</w:t>
      </w:r>
      <w:r w:rsidR="00572589" w:rsidRPr="001476B8">
        <w:rPr>
          <w:sz w:val="27"/>
          <w:szCs w:val="27"/>
          <w:lang w:val="uk-UA"/>
        </w:rPr>
        <w:t>омадян:</w:t>
      </w:r>
    </w:p>
    <w:p w:rsidR="0041649A" w:rsidRPr="001476B8" w:rsidRDefault="00572589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1)</w:t>
      </w:r>
      <w:r w:rsidR="001476B8">
        <w:rPr>
          <w:sz w:val="27"/>
          <w:szCs w:val="27"/>
          <w:lang w:val="uk-UA"/>
        </w:rPr>
        <w:t xml:space="preserve"> </w:t>
      </w:r>
      <w:proofErr w:type="spellStart"/>
      <w:r w:rsidR="0041649A" w:rsidRPr="001476B8">
        <w:rPr>
          <w:sz w:val="27"/>
          <w:szCs w:val="27"/>
          <w:lang w:val="uk-UA"/>
        </w:rPr>
        <w:t>Яворського</w:t>
      </w:r>
      <w:proofErr w:type="spellEnd"/>
      <w:r w:rsidR="0041649A" w:rsidRPr="001476B8">
        <w:rPr>
          <w:sz w:val="27"/>
          <w:szCs w:val="27"/>
          <w:lang w:val="uk-UA"/>
        </w:rPr>
        <w:t xml:space="preserve"> Василя Степановича, відповідно до дати</w:t>
      </w:r>
      <w:r w:rsidR="001476B8">
        <w:rPr>
          <w:sz w:val="27"/>
          <w:szCs w:val="27"/>
          <w:lang w:val="uk-UA"/>
        </w:rPr>
        <w:t xml:space="preserve"> </w:t>
      </w:r>
      <w:r w:rsidR="0041649A" w:rsidRPr="001476B8">
        <w:rPr>
          <w:sz w:val="27"/>
          <w:szCs w:val="27"/>
          <w:lang w:val="uk-UA"/>
        </w:rPr>
        <w:t>звернення</w:t>
      </w:r>
      <w:r w:rsidR="001476B8">
        <w:rPr>
          <w:sz w:val="27"/>
          <w:szCs w:val="27"/>
          <w:lang w:val="uk-UA"/>
        </w:rPr>
        <w:t xml:space="preserve"> </w:t>
      </w:r>
      <w:r w:rsidR="0041649A" w:rsidRPr="001476B8">
        <w:rPr>
          <w:sz w:val="27"/>
          <w:szCs w:val="27"/>
          <w:lang w:val="uk-UA"/>
        </w:rPr>
        <w:t>від</w:t>
      </w:r>
      <w:r w:rsidR="001476B8">
        <w:rPr>
          <w:sz w:val="27"/>
          <w:szCs w:val="27"/>
          <w:lang w:val="uk-UA"/>
        </w:rPr>
        <w:t xml:space="preserve"> </w:t>
      </w:r>
      <w:r w:rsidR="0041649A" w:rsidRPr="001476B8">
        <w:rPr>
          <w:sz w:val="27"/>
          <w:szCs w:val="27"/>
          <w:lang w:val="uk-UA"/>
        </w:rPr>
        <w:t>04.06.2018 року;</w:t>
      </w:r>
    </w:p>
    <w:p w:rsidR="00572589" w:rsidRPr="001476B8" w:rsidRDefault="0041649A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2) </w:t>
      </w:r>
      <w:proofErr w:type="spellStart"/>
      <w:r w:rsidR="00D930E2" w:rsidRPr="001476B8">
        <w:rPr>
          <w:sz w:val="27"/>
          <w:szCs w:val="27"/>
          <w:lang w:val="uk-UA"/>
        </w:rPr>
        <w:t>Прадош</w:t>
      </w:r>
      <w:proofErr w:type="spellEnd"/>
      <w:r w:rsidR="00D930E2" w:rsidRPr="001476B8">
        <w:rPr>
          <w:sz w:val="27"/>
          <w:szCs w:val="27"/>
          <w:lang w:val="uk-UA"/>
        </w:rPr>
        <w:t xml:space="preserve"> Святослава Миколайовича</w:t>
      </w:r>
      <w:r w:rsidR="00623528" w:rsidRPr="001476B8">
        <w:rPr>
          <w:sz w:val="27"/>
          <w:szCs w:val="27"/>
          <w:lang w:val="uk-UA"/>
        </w:rPr>
        <w:t>, відповідно до дати</w:t>
      </w:r>
      <w:r w:rsidR="001476B8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звернення</w:t>
      </w:r>
      <w:r w:rsidR="001476B8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від</w:t>
      </w:r>
      <w:r w:rsidR="001476B8">
        <w:rPr>
          <w:sz w:val="27"/>
          <w:szCs w:val="27"/>
          <w:lang w:val="uk-UA"/>
        </w:rPr>
        <w:t xml:space="preserve"> </w:t>
      </w:r>
      <w:r w:rsidR="00D930E2" w:rsidRPr="001476B8">
        <w:rPr>
          <w:sz w:val="27"/>
          <w:szCs w:val="27"/>
          <w:lang w:val="uk-UA"/>
        </w:rPr>
        <w:t>29</w:t>
      </w:r>
      <w:r w:rsidR="00623528" w:rsidRPr="001476B8">
        <w:rPr>
          <w:sz w:val="27"/>
          <w:szCs w:val="27"/>
          <w:lang w:val="uk-UA"/>
        </w:rPr>
        <w:t>.</w:t>
      </w:r>
      <w:r w:rsidR="008D3682" w:rsidRPr="001476B8">
        <w:rPr>
          <w:sz w:val="27"/>
          <w:szCs w:val="27"/>
          <w:lang w:val="uk-UA"/>
        </w:rPr>
        <w:t>0</w:t>
      </w:r>
      <w:r w:rsidR="00D930E2" w:rsidRPr="001476B8">
        <w:rPr>
          <w:sz w:val="27"/>
          <w:szCs w:val="27"/>
          <w:lang w:val="uk-UA"/>
        </w:rPr>
        <w:t>1</w:t>
      </w:r>
      <w:r w:rsidR="00623528" w:rsidRPr="001476B8">
        <w:rPr>
          <w:sz w:val="27"/>
          <w:szCs w:val="27"/>
          <w:lang w:val="uk-UA"/>
        </w:rPr>
        <w:t>.20</w:t>
      </w:r>
      <w:r w:rsidR="008D3682" w:rsidRPr="001476B8">
        <w:rPr>
          <w:sz w:val="27"/>
          <w:szCs w:val="27"/>
          <w:lang w:val="uk-UA"/>
        </w:rPr>
        <w:t>2</w:t>
      </w:r>
      <w:r w:rsidR="00D930E2" w:rsidRPr="001476B8">
        <w:rPr>
          <w:sz w:val="27"/>
          <w:szCs w:val="27"/>
          <w:lang w:val="uk-UA"/>
        </w:rPr>
        <w:t>1</w:t>
      </w:r>
      <w:r w:rsidR="00623528" w:rsidRPr="001476B8">
        <w:rPr>
          <w:sz w:val="27"/>
          <w:szCs w:val="27"/>
          <w:lang w:val="uk-UA"/>
        </w:rPr>
        <w:t xml:space="preserve"> року</w:t>
      </w:r>
      <w:r w:rsidR="00572589" w:rsidRPr="001476B8">
        <w:rPr>
          <w:sz w:val="27"/>
          <w:szCs w:val="27"/>
          <w:lang w:val="uk-UA"/>
        </w:rPr>
        <w:t>;</w:t>
      </w:r>
    </w:p>
    <w:p w:rsidR="000A2985" w:rsidRPr="001476B8" w:rsidRDefault="0041649A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3</w:t>
      </w:r>
      <w:r w:rsidR="00572589" w:rsidRPr="001476B8">
        <w:rPr>
          <w:sz w:val="27"/>
          <w:szCs w:val="27"/>
          <w:lang w:val="uk-UA"/>
        </w:rPr>
        <w:t xml:space="preserve">) </w:t>
      </w:r>
      <w:r w:rsidR="00D930E2" w:rsidRPr="001476B8">
        <w:rPr>
          <w:sz w:val="27"/>
          <w:szCs w:val="27"/>
          <w:lang w:val="uk-UA"/>
        </w:rPr>
        <w:t xml:space="preserve">Войтенка Володимира Григоровича, </w:t>
      </w:r>
      <w:r w:rsidR="00572589" w:rsidRPr="001476B8">
        <w:rPr>
          <w:sz w:val="27"/>
          <w:szCs w:val="27"/>
          <w:lang w:val="uk-UA"/>
        </w:rPr>
        <w:t xml:space="preserve">відповідно до дати звернення від </w:t>
      </w:r>
      <w:r w:rsidR="00233082" w:rsidRPr="001476B8">
        <w:rPr>
          <w:sz w:val="27"/>
          <w:szCs w:val="27"/>
          <w:lang w:val="uk-UA"/>
        </w:rPr>
        <w:t>2</w:t>
      </w:r>
      <w:r w:rsidR="00D930E2" w:rsidRPr="001476B8">
        <w:rPr>
          <w:sz w:val="27"/>
          <w:szCs w:val="27"/>
          <w:lang w:val="uk-UA"/>
        </w:rPr>
        <w:t>9</w:t>
      </w:r>
      <w:r w:rsidR="00572589" w:rsidRPr="001476B8">
        <w:rPr>
          <w:sz w:val="27"/>
          <w:szCs w:val="27"/>
          <w:lang w:val="uk-UA"/>
        </w:rPr>
        <w:t>.0</w:t>
      </w:r>
      <w:r w:rsidR="00D930E2" w:rsidRPr="001476B8">
        <w:rPr>
          <w:sz w:val="27"/>
          <w:szCs w:val="27"/>
          <w:lang w:val="uk-UA"/>
        </w:rPr>
        <w:t>1</w:t>
      </w:r>
      <w:r w:rsidR="00572589" w:rsidRPr="001476B8">
        <w:rPr>
          <w:sz w:val="27"/>
          <w:szCs w:val="27"/>
          <w:lang w:val="uk-UA"/>
        </w:rPr>
        <w:t>.202</w:t>
      </w:r>
      <w:r w:rsidR="00D930E2" w:rsidRPr="001476B8">
        <w:rPr>
          <w:sz w:val="27"/>
          <w:szCs w:val="27"/>
          <w:lang w:val="uk-UA"/>
        </w:rPr>
        <w:t>1</w:t>
      </w:r>
      <w:r w:rsidR="00572589" w:rsidRPr="001476B8">
        <w:rPr>
          <w:sz w:val="27"/>
          <w:szCs w:val="27"/>
          <w:lang w:val="uk-UA"/>
        </w:rPr>
        <w:t xml:space="preserve"> року</w:t>
      </w:r>
    </w:p>
    <w:p w:rsidR="00623528" w:rsidRPr="001476B8" w:rsidRDefault="0041649A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4</w:t>
      </w:r>
      <w:r w:rsidR="000A2985" w:rsidRPr="001476B8">
        <w:rPr>
          <w:sz w:val="27"/>
          <w:szCs w:val="27"/>
          <w:lang w:val="uk-UA"/>
        </w:rPr>
        <w:t xml:space="preserve">) </w:t>
      </w:r>
      <w:proofErr w:type="spellStart"/>
      <w:r w:rsidR="000A2985" w:rsidRPr="001476B8">
        <w:rPr>
          <w:sz w:val="27"/>
          <w:szCs w:val="27"/>
          <w:lang w:val="uk-UA"/>
        </w:rPr>
        <w:t>Оксютича</w:t>
      </w:r>
      <w:proofErr w:type="spellEnd"/>
      <w:r w:rsidR="000A2985" w:rsidRPr="001476B8">
        <w:rPr>
          <w:sz w:val="27"/>
          <w:szCs w:val="27"/>
          <w:lang w:val="uk-UA"/>
        </w:rPr>
        <w:t xml:space="preserve"> Володимира Васильовича,</w:t>
      </w:r>
      <w:r w:rsidR="001476B8">
        <w:rPr>
          <w:sz w:val="27"/>
          <w:szCs w:val="27"/>
          <w:lang w:val="uk-UA"/>
        </w:rPr>
        <w:t xml:space="preserve"> </w:t>
      </w:r>
      <w:r w:rsidR="000A2985" w:rsidRPr="001476B8">
        <w:rPr>
          <w:sz w:val="27"/>
          <w:szCs w:val="27"/>
          <w:lang w:val="uk-UA"/>
        </w:rPr>
        <w:t>відповідно до дати</w:t>
      </w:r>
      <w:r w:rsidR="001476B8">
        <w:rPr>
          <w:sz w:val="27"/>
          <w:szCs w:val="27"/>
          <w:lang w:val="uk-UA"/>
        </w:rPr>
        <w:t xml:space="preserve"> </w:t>
      </w:r>
      <w:r w:rsidR="000A2985" w:rsidRPr="001476B8">
        <w:rPr>
          <w:sz w:val="27"/>
          <w:szCs w:val="27"/>
          <w:lang w:val="uk-UA"/>
        </w:rPr>
        <w:t>звернення</w:t>
      </w:r>
      <w:r w:rsidR="001476B8">
        <w:rPr>
          <w:sz w:val="27"/>
          <w:szCs w:val="27"/>
          <w:lang w:val="uk-UA"/>
        </w:rPr>
        <w:t xml:space="preserve"> </w:t>
      </w:r>
      <w:r w:rsidR="000A2985" w:rsidRPr="001476B8">
        <w:rPr>
          <w:sz w:val="27"/>
          <w:szCs w:val="27"/>
          <w:lang w:val="uk-UA"/>
        </w:rPr>
        <w:t>від</w:t>
      </w:r>
      <w:r w:rsidR="001476B8">
        <w:rPr>
          <w:sz w:val="27"/>
          <w:szCs w:val="27"/>
          <w:lang w:val="uk-UA"/>
        </w:rPr>
        <w:t xml:space="preserve"> </w:t>
      </w:r>
      <w:r w:rsidR="000A2985" w:rsidRPr="001476B8">
        <w:rPr>
          <w:sz w:val="27"/>
          <w:szCs w:val="27"/>
          <w:lang w:val="uk-UA"/>
        </w:rPr>
        <w:t>10.03.2021 року</w:t>
      </w:r>
      <w:r w:rsidR="00BA0E72" w:rsidRPr="001476B8">
        <w:rPr>
          <w:sz w:val="27"/>
          <w:szCs w:val="27"/>
          <w:lang w:val="uk-UA"/>
        </w:rPr>
        <w:t>.</w:t>
      </w:r>
    </w:p>
    <w:p w:rsidR="00623528" w:rsidRPr="001476B8" w:rsidRDefault="00FA1225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2. </w:t>
      </w:r>
      <w:r w:rsidR="00623528" w:rsidRPr="001476B8">
        <w:rPr>
          <w:sz w:val="27"/>
          <w:szCs w:val="27"/>
          <w:lang w:val="uk-UA"/>
        </w:rPr>
        <w:t>Включити до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1476B8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обслуговування житлових будинків,</w:t>
      </w:r>
      <w:r w:rsidR="001476B8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господарських будівель і споруд громадян:</w:t>
      </w:r>
    </w:p>
    <w:p w:rsidR="00D15D60" w:rsidRPr="001476B8" w:rsidRDefault="00D15D60" w:rsidP="00D15D60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1) </w:t>
      </w:r>
      <w:proofErr w:type="spellStart"/>
      <w:r w:rsidRPr="001476B8">
        <w:rPr>
          <w:sz w:val="27"/>
          <w:szCs w:val="27"/>
          <w:lang w:val="uk-UA"/>
        </w:rPr>
        <w:t>Долгун</w:t>
      </w:r>
      <w:proofErr w:type="spellEnd"/>
      <w:r w:rsidRPr="001476B8">
        <w:rPr>
          <w:sz w:val="27"/>
          <w:szCs w:val="27"/>
          <w:lang w:val="uk-UA"/>
        </w:rPr>
        <w:t xml:space="preserve"> Романа Мар’яновича</w:t>
      </w:r>
      <w:r w:rsidR="00C71DD8">
        <w:rPr>
          <w:sz w:val="27"/>
          <w:szCs w:val="27"/>
          <w:lang w:val="uk-UA"/>
        </w:rPr>
        <w:t>,</w:t>
      </w:r>
      <w:r w:rsidRPr="001476B8">
        <w:rPr>
          <w:sz w:val="27"/>
          <w:szCs w:val="27"/>
          <w:lang w:val="uk-UA"/>
        </w:rPr>
        <w:t xml:space="preserve">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17.09.2020 року;</w:t>
      </w:r>
    </w:p>
    <w:p w:rsidR="00623528" w:rsidRPr="001476B8" w:rsidRDefault="00D15D60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2</w:t>
      </w:r>
      <w:r w:rsidR="00623528" w:rsidRPr="001476B8">
        <w:rPr>
          <w:sz w:val="27"/>
          <w:szCs w:val="27"/>
          <w:lang w:val="uk-UA"/>
        </w:rPr>
        <w:t xml:space="preserve">) </w:t>
      </w:r>
      <w:r w:rsidR="00E45675" w:rsidRPr="001476B8">
        <w:rPr>
          <w:sz w:val="27"/>
          <w:szCs w:val="27"/>
          <w:lang w:val="uk-UA"/>
        </w:rPr>
        <w:t>Кривич Людмилу Володимирівну</w:t>
      </w:r>
      <w:r w:rsidR="00623528" w:rsidRPr="001476B8">
        <w:rPr>
          <w:sz w:val="27"/>
          <w:szCs w:val="27"/>
          <w:lang w:val="uk-UA"/>
        </w:rPr>
        <w:t>,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B11081" w:rsidRPr="001476B8">
        <w:rPr>
          <w:sz w:val="27"/>
          <w:szCs w:val="27"/>
          <w:lang w:val="uk-UA"/>
        </w:rPr>
        <w:t>2</w:t>
      </w:r>
      <w:r w:rsidR="000C1A3D" w:rsidRPr="001476B8">
        <w:rPr>
          <w:sz w:val="27"/>
          <w:szCs w:val="27"/>
          <w:lang w:val="uk-UA"/>
        </w:rPr>
        <w:t>8</w:t>
      </w:r>
      <w:r w:rsidR="00623528" w:rsidRPr="001476B8">
        <w:rPr>
          <w:sz w:val="27"/>
          <w:szCs w:val="27"/>
          <w:lang w:val="uk-UA"/>
        </w:rPr>
        <w:t>.</w:t>
      </w:r>
      <w:r w:rsidR="000C1A3D" w:rsidRPr="001476B8">
        <w:rPr>
          <w:sz w:val="27"/>
          <w:szCs w:val="27"/>
          <w:lang w:val="uk-UA"/>
        </w:rPr>
        <w:t>1</w:t>
      </w:r>
      <w:r w:rsidR="00662402" w:rsidRPr="001476B8">
        <w:rPr>
          <w:sz w:val="27"/>
          <w:szCs w:val="27"/>
          <w:lang w:val="uk-UA"/>
        </w:rPr>
        <w:t>0</w:t>
      </w:r>
      <w:r w:rsidR="00623528" w:rsidRPr="001476B8">
        <w:rPr>
          <w:sz w:val="27"/>
          <w:szCs w:val="27"/>
          <w:lang w:val="uk-UA"/>
        </w:rPr>
        <w:t>.20</w:t>
      </w:r>
      <w:r w:rsidR="00B11081" w:rsidRPr="001476B8">
        <w:rPr>
          <w:sz w:val="27"/>
          <w:szCs w:val="27"/>
          <w:lang w:val="uk-UA"/>
        </w:rPr>
        <w:t>20</w:t>
      </w:r>
      <w:r w:rsidR="00623528" w:rsidRPr="001476B8">
        <w:rPr>
          <w:sz w:val="27"/>
          <w:szCs w:val="27"/>
          <w:lang w:val="uk-UA"/>
        </w:rPr>
        <w:t xml:space="preserve"> року;</w:t>
      </w:r>
    </w:p>
    <w:p w:rsidR="00623528" w:rsidRPr="001476B8" w:rsidRDefault="00D15D60" w:rsidP="0072773D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3</w:t>
      </w:r>
      <w:r w:rsidR="00623528" w:rsidRPr="001476B8">
        <w:rPr>
          <w:sz w:val="27"/>
          <w:szCs w:val="27"/>
          <w:lang w:val="uk-UA"/>
        </w:rPr>
        <w:t xml:space="preserve">) </w:t>
      </w:r>
      <w:r w:rsidR="00380D9F" w:rsidRPr="001476B8">
        <w:rPr>
          <w:sz w:val="27"/>
          <w:szCs w:val="27"/>
          <w:lang w:val="uk-UA"/>
        </w:rPr>
        <w:t>Данилюка Олександра Володимировича</w:t>
      </w:r>
      <w:r w:rsidR="00623528" w:rsidRPr="001476B8">
        <w:rPr>
          <w:sz w:val="27"/>
          <w:szCs w:val="27"/>
          <w:lang w:val="uk-UA"/>
        </w:rPr>
        <w:t>,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380D9F" w:rsidRPr="001476B8">
        <w:rPr>
          <w:sz w:val="27"/>
          <w:szCs w:val="27"/>
          <w:lang w:val="uk-UA"/>
        </w:rPr>
        <w:t xml:space="preserve">04.11.2020 </w:t>
      </w:r>
      <w:r w:rsidR="00623528" w:rsidRPr="001476B8">
        <w:rPr>
          <w:sz w:val="27"/>
          <w:szCs w:val="27"/>
          <w:lang w:val="uk-UA"/>
        </w:rPr>
        <w:t>року;</w:t>
      </w:r>
    </w:p>
    <w:p w:rsidR="00623528" w:rsidRPr="001476B8" w:rsidRDefault="00D15D60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4</w:t>
      </w:r>
      <w:r w:rsidR="00623528" w:rsidRPr="001476B8">
        <w:rPr>
          <w:sz w:val="27"/>
          <w:szCs w:val="27"/>
          <w:lang w:val="uk-UA"/>
        </w:rPr>
        <w:t xml:space="preserve">) </w:t>
      </w:r>
      <w:proofErr w:type="spellStart"/>
      <w:r w:rsidR="00380D9F" w:rsidRPr="001476B8">
        <w:rPr>
          <w:sz w:val="27"/>
          <w:szCs w:val="27"/>
          <w:lang w:val="uk-UA"/>
        </w:rPr>
        <w:t>Сахарука</w:t>
      </w:r>
      <w:proofErr w:type="spellEnd"/>
      <w:r w:rsidR="00380D9F" w:rsidRPr="001476B8">
        <w:rPr>
          <w:sz w:val="27"/>
          <w:szCs w:val="27"/>
          <w:lang w:val="uk-UA"/>
        </w:rPr>
        <w:t xml:space="preserve"> Романа Вікторовича</w:t>
      </w:r>
      <w:r w:rsidR="00623528" w:rsidRPr="001476B8">
        <w:rPr>
          <w:sz w:val="27"/>
          <w:szCs w:val="27"/>
          <w:lang w:val="uk-UA"/>
        </w:rPr>
        <w:t>,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380D9F" w:rsidRPr="001476B8">
        <w:rPr>
          <w:sz w:val="27"/>
          <w:szCs w:val="27"/>
          <w:lang w:val="uk-UA"/>
        </w:rPr>
        <w:t>29</w:t>
      </w:r>
      <w:r w:rsidR="00623528" w:rsidRPr="001476B8">
        <w:rPr>
          <w:sz w:val="27"/>
          <w:szCs w:val="27"/>
          <w:lang w:val="uk-UA"/>
        </w:rPr>
        <w:t>.</w:t>
      </w:r>
      <w:r w:rsidR="00380D9F" w:rsidRPr="001476B8">
        <w:rPr>
          <w:sz w:val="27"/>
          <w:szCs w:val="27"/>
          <w:lang w:val="uk-UA"/>
        </w:rPr>
        <w:t>12</w:t>
      </w:r>
      <w:r w:rsidR="00623528" w:rsidRPr="001476B8">
        <w:rPr>
          <w:sz w:val="27"/>
          <w:szCs w:val="27"/>
          <w:lang w:val="uk-UA"/>
        </w:rPr>
        <w:t>.20</w:t>
      </w:r>
      <w:r w:rsidR="00447B8B" w:rsidRPr="001476B8">
        <w:rPr>
          <w:sz w:val="27"/>
          <w:szCs w:val="27"/>
          <w:lang w:val="uk-UA"/>
        </w:rPr>
        <w:t>20</w:t>
      </w:r>
      <w:r w:rsidR="00623528" w:rsidRPr="001476B8">
        <w:rPr>
          <w:sz w:val="27"/>
          <w:szCs w:val="27"/>
          <w:lang w:val="uk-UA"/>
        </w:rPr>
        <w:t xml:space="preserve"> року;</w:t>
      </w:r>
    </w:p>
    <w:p w:rsidR="00623528" w:rsidRPr="001476B8" w:rsidRDefault="00D15D60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5</w:t>
      </w:r>
      <w:r w:rsidR="00623528" w:rsidRPr="001476B8">
        <w:rPr>
          <w:sz w:val="27"/>
          <w:szCs w:val="27"/>
          <w:lang w:val="uk-UA"/>
        </w:rPr>
        <w:t>)</w:t>
      </w:r>
      <w:r w:rsidR="0072773D">
        <w:rPr>
          <w:sz w:val="27"/>
          <w:szCs w:val="27"/>
          <w:lang w:val="uk-UA"/>
        </w:rPr>
        <w:t xml:space="preserve"> </w:t>
      </w:r>
      <w:proofErr w:type="spellStart"/>
      <w:r w:rsidR="00380D9F" w:rsidRPr="001476B8">
        <w:rPr>
          <w:sz w:val="27"/>
          <w:szCs w:val="27"/>
          <w:lang w:val="uk-UA"/>
        </w:rPr>
        <w:t>Карпука</w:t>
      </w:r>
      <w:proofErr w:type="spellEnd"/>
      <w:r w:rsidR="00380D9F" w:rsidRPr="001476B8">
        <w:rPr>
          <w:sz w:val="27"/>
          <w:szCs w:val="27"/>
          <w:lang w:val="uk-UA"/>
        </w:rPr>
        <w:t xml:space="preserve"> Олександра Сергійовича</w:t>
      </w:r>
      <w:r w:rsidR="00623528" w:rsidRPr="001476B8">
        <w:rPr>
          <w:sz w:val="27"/>
          <w:szCs w:val="27"/>
          <w:lang w:val="uk-UA"/>
        </w:rPr>
        <w:t>,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від 0</w:t>
      </w:r>
      <w:r w:rsidR="00380D9F" w:rsidRPr="001476B8">
        <w:rPr>
          <w:sz w:val="27"/>
          <w:szCs w:val="27"/>
          <w:lang w:val="uk-UA"/>
        </w:rPr>
        <w:t>4</w:t>
      </w:r>
      <w:r w:rsidR="00623528" w:rsidRPr="001476B8">
        <w:rPr>
          <w:sz w:val="27"/>
          <w:szCs w:val="27"/>
          <w:lang w:val="uk-UA"/>
        </w:rPr>
        <w:t>.</w:t>
      </w:r>
      <w:r w:rsidR="00224136" w:rsidRPr="001476B8">
        <w:rPr>
          <w:sz w:val="27"/>
          <w:szCs w:val="27"/>
          <w:lang w:val="uk-UA"/>
        </w:rPr>
        <w:t>0</w:t>
      </w:r>
      <w:r w:rsidR="00380D9F" w:rsidRPr="001476B8">
        <w:rPr>
          <w:sz w:val="27"/>
          <w:szCs w:val="27"/>
          <w:lang w:val="uk-UA"/>
        </w:rPr>
        <w:t>1</w:t>
      </w:r>
      <w:r w:rsidR="00623528" w:rsidRPr="001476B8">
        <w:rPr>
          <w:sz w:val="27"/>
          <w:szCs w:val="27"/>
          <w:lang w:val="uk-UA"/>
        </w:rPr>
        <w:t>.20</w:t>
      </w:r>
      <w:r w:rsidR="00224136" w:rsidRPr="001476B8">
        <w:rPr>
          <w:sz w:val="27"/>
          <w:szCs w:val="27"/>
          <w:lang w:val="uk-UA"/>
        </w:rPr>
        <w:t>2</w:t>
      </w:r>
      <w:r w:rsidR="00380D9F" w:rsidRPr="001476B8">
        <w:rPr>
          <w:sz w:val="27"/>
          <w:szCs w:val="27"/>
          <w:lang w:val="uk-UA"/>
        </w:rPr>
        <w:t>1</w:t>
      </w:r>
      <w:r w:rsidR="00623528" w:rsidRPr="001476B8">
        <w:rPr>
          <w:sz w:val="27"/>
          <w:szCs w:val="27"/>
          <w:lang w:val="uk-UA"/>
        </w:rPr>
        <w:t xml:space="preserve"> року;</w:t>
      </w:r>
    </w:p>
    <w:p w:rsidR="00623528" w:rsidRPr="001476B8" w:rsidRDefault="00D15D60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6</w:t>
      </w:r>
      <w:r w:rsidR="00623528" w:rsidRPr="001476B8">
        <w:rPr>
          <w:sz w:val="27"/>
          <w:szCs w:val="27"/>
          <w:lang w:val="uk-UA"/>
        </w:rPr>
        <w:t>)</w:t>
      </w:r>
      <w:r w:rsidR="0072773D">
        <w:rPr>
          <w:sz w:val="27"/>
          <w:szCs w:val="27"/>
          <w:lang w:val="uk-UA"/>
        </w:rPr>
        <w:t xml:space="preserve"> </w:t>
      </w:r>
      <w:proofErr w:type="spellStart"/>
      <w:r w:rsidR="00681F9E" w:rsidRPr="001476B8">
        <w:rPr>
          <w:sz w:val="27"/>
          <w:szCs w:val="27"/>
          <w:lang w:val="uk-UA"/>
        </w:rPr>
        <w:t>Стрельбицького</w:t>
      </w:r>
      <w:proofErr w:type="spellEnd"/>
      <w:r w:rsidR="00681F9E" w:rsidRPr="001476B8">
        <w:rPr>
          <w:sz w:val="27"/>
          <w:szCs w:val="27"/>
          <w:lang w:val="uk-UA"/>
        </w:rPr>
        <w:t xml:space="preserve"> Бориса</w:t>
      </w:r>
      <w:r w:rsidR="008D4918" w:rsidRPr="001476B8">
        <w:rPr>
          <w:sz w:val="27"/>
          <w:szCs w:val="27"/>
          <w:lang w:val="uk-UA"/>
        </w:rPr>
        <w:t xml:space="preserve"> Валентиновича</w:t>
      </w:r>
      <w:r w:rsidR="00623528" w:rsidRPr="001476B8">
        <w:rPr>
          <w:sz w:val="27"/>
          <w:szCs w:val="27"/>
          <w:lang w:val="uk-UA"/>
        </w:rPr>
        <w:t>,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681F9E" w:rsidRPr="001476B8">
        <w:rPr>
          <w:sz w:val="27"/>
          <w:szCs w:val="27"/>
          <w:lang w:val="uk-UA"/>
        </w:rPr>
        <w:t>20</w:t>
      </w:r>
      <w:r w:rsidR="00623528" w:rsidRPr="001476B8">
        <w:rPr>
          <w:sz w:val="27"/>
          <w:szCs w:val="27"/>
          <w:lang w:val="uk-UA"/>
        </w:rPr>
        <w:t>.</w:t>
      </w:r>
      <w:r w:rsidR="00447B8B" w:rsidRPr="001476B8">
        <w:rPr>
          <w:sz w:val="27"/>
          <w:szCs w:val="27"/>
          <w:lang w:val="uk-UA"/>
        </w:rPr>
        <w:t>0</w:t>
      </w:r>
      <w:r w:rsidR="00681F9E" w:rsidRPr="001476B8">
        <w:rPr>
          <w:sz w:val="27"/>
          <w:szCs w:val="27"/>
          <w:lang w:val="uk-UA"/>
        </w:rPr>
        <w:t>1</w:t>
      </w:r>
      <w:r w:rsidR="00623528" w:rsidRPr="001476B8">
        <w:rPr>
          <w:sz w:val="27"/>
          <w:szCs w:val="27"/>
          <w:lang w:val="uk-UA"/>
        </w:rPr>
        <w:t>.20</w:t>
      </w:r>
      <w:r w:rsidR="00681F9E" w:rsidRPr="001476B8">
        <w:rPr>
          <w:sz w:val="27"/>
          <w:szCs w:val="27"/>
          <w:lang w:val="uk-UA"/>
        </w:rPr>
        <w:t>21</w:t>
      </w:r>
      <w:r w:rsidR="00623528" w:rsidRPr="001476B8">
        <w:rPr>
          <w:sz w:val="27"/>
          <w:szCs w:val="27"/>
          <w:lang w:val="uk-UA"/>
        </w:rPr>
        <w:t xml:space="preserve"> року;</w:t>
      </w:r>
    </w:p>
    <w:p w:rsidR="00B32947" w:rsidRPr="001476B8" w:rsidRDefault="00D15D60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7</w:t>
      </w:r>
      <w:r w:rsidR="00623528" w:rsidRPr="001476B8">
        <w:rPr>
          <w:sz w:val="27"/>
          <w:szCs w:val="27"/>
          <w:lang w:val="uk-UA"/>
        </w:rPr>
        <w:t xml:space="preserve">) </w:t>
      </w:r>
      <w:proofErr w:type="spellStart"/>
      <w:r w:rsidR="00D930E2" w:rsidRPr="001476B8">
        <w:rPr>
          <w:sz w:val="27"/>
          <w:szCs w:val="27"/>
          <w:lang w:val="uk-UA"/>
        </w:rPr>
        <w:t>Заяць</w:t>
      </w:r>
      <w:proofErr w:type="spellEnd"/>
      <w:r w:rsidR="00D930E2" w:rsidRPr="001476B8">
        <w:rPr>
          <w:sz w:val="27"/>
          <w:szCs w:val="27"/>
          <w:lang w:val="uk-UA"/>
        </w:rPr>
        <w:t xml:space="preserve"> Валерія Андрійовича</w:t>
      </w:r>
      <w:r w:rsidR="00224136" w:rsidRPr="001476B8">
        <w:rPr>
          <w:sz w:val="27"/>
          <w:szCs w:val="27"/>
          <w:lang w:val="uk-UA"/>
        </w:rPr>
        <w:t xml:space="preserve">, </w:t>
      </w:r>
      <w:r w:rsidR="00623528" w:rsidRPr="001476B8">
        <w:rPr>
          <w:sz w:val="27"/>
          <w:szCs w:val="27"/>
          <w:lang w:val="uk-UA"/>
        </w:rPr>
        <w:t>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B32947" w:rsidRPr="001476B8">
        <w:rPr>
          <w:sz w:val="27"/>
          <w:szCs w:val="27"/>
          <w:lang w:val="uk-UA"/>
        </w:rPr>
        <w:t>2</w:t>
      </w:r>
      <w:r w:rsidR="00224136" w:rsidRPr="001476B8">
        <w:rPr>
          <w:sz w:val="27"/>
          <w:szCs w:val="27"/>
          <w:lang w:val="uk-UA"/>
        </w:rPr>
        <w:t>1</w:t>
      </w:r>
      <w:r w:rsidR="00623528" w:rsidRPr="001476B8">
        <w:rPr>
          <w:sz w:val="27"/>
          <w:szCs w:val="27"/>
          <w:lang w:val="uk-UA"/>
        </w:rPr>
        <w:t>.</w:t>
      </w:r>
      <w:r w:rsidR="00224136" w:rsidRPr="001476B8">
        <w:rPr>
          <w:sz w:val="27"/>
          <w:szCs w:val="27"/>
          <w:lang w:val="uk-UA"/>
        </w:rPr>
        <w:t>0</w:t>
      </w:r>
      <w:r w:rsidR="00D930E2" w:rsidRPr="001476B8">
        <w:rPr>
          <w:sz w:val="27"/>
          <w:szCs w:val="27"/>
          <w:lang w:val="uk-UA"/>
        </w:rPr>
        <w:t>1</w:t>
      </w:r>
      <w:r w:rsidR="00623528" w:rsidRPr="001476B8">
        <w:rPr>
          <w:sz w:val="27"/>
          <w:szCs w:val="27"/>
          <w:lang w:val="uk-UA"/>
        </w:rPr>
        <w:t>.20</w:t>
      </w:r>
      <w:r w:rsidR="00224136" w:rsidRPr="001476B8">
        <w:rPr>
          <w:sz w:val="27"/>
          <w:szCs w:val="27"/>
          <w:lang w:val="uk-UA"/>
        </w:rPr>
        <w:t>2</w:t>
      </w:r>
      <w:r w:rsidR="00D930E2" w:rsidRPr="001476B8">
        <w:rPr>
          <w:sz w:val="27"/>
          <w:szCs w:val="27"/>
          <w:lang w:val="uk-UA"/>
        </w:rPr>
        <w:t>1</w:t>
      </w:r>
      <w:r w:rsidR="002C1149" w:rsidRPr="001476B8">
        <w:rPr>
          <w:sz w:val="27"/>
          <w:szCs w:val="27"/>
          <w:lang w:val="uk-UA"/>
        </w:rPr>
        <w:t xml:space="preserve"> року</w:t>
      </w:r>
      <w:r w:rsidR="00D930E2" w:rsidRPr="001476B8">
        <w:rPr>
          <w:sz w:val="27"/>
          <w:szCs w:val="27"/>
          <w:lang w:val="uk-UA"/>
        </w:rPr>
        <w:t>;</w:t>
      </w:r>
    </w:p>
    <w:p w:rsidR="00164EB2" w:rsidRPr="001476B8" w:rsidRDefault="00D15D60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8</w:t>
      </w:r>
      <w:r w:rsidR="00B32947" w:rsidRPr="001476B8">
        <w:rPr>
          <w:sz w:val="27"/>
          <w:szCs w:val="27"/>
          <w:lang w:val="uk-UA"/>
        </w:rPr>
        <w:t xml:space="preserve">) </w:t>
      </w:r>
      <w:r w:rsidR="00D930E2" w:rsidRPr="001476B8">
        <w:rPr>
          <w:sz w:val="27"/>
          <w:szCs w:val="27"/>
          <w:lang w:val="uk-UA"/>
        </w:rPr>
        <w:t>Козачок Інну Дмитрівну</w:t>
      </w:r>
      <w:r w:rsidR="00B32947" w:rsidRPr="001476B8">
        <w:rPr>
          <w:sz w:val="27"/>
          <w:szCs w:val="27"/>
          <w:lang w:val="uk-UA"/>
        </w:rPr>
        <w:t>,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B32947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B32947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B32947" w:rsidRPr="001476B8">
        <w:rPr>
          <w:sz w:val="27"/>
          <w:szCs w:val="27"/>
          <w:lang w:val="uk-UA"/>
        </w:rPr>
        <w:t>2</w:t>
      </w:r>
      <w:r w:rsidR="00D930E2" w:rsidRPr="001476B8">
        <w:rPr>
          <w:sz w:val="27"/>
          <w:szCs w:val="27"/>
          <w:lang w:val="uk-UA"/>
        </w:rPr>
        <w:t>7</w:t>
      </w:r>
      <w:r w:rsidR="00B32947" w:rsidRPr="001476B8">
        <w:rPr>
          <w:sz w:val="27"/>
          <w:szCs w:val="27"/>
          <w:lang w:val="uk-UA"/>
        </w:rPr>
        <w:t>.0</w:t>
      </w:r>
      <w:r w:rsidR="00D930E2" w:rsidRPr="001476B8">
        <w:rPr>
          <w:sz w:val="27"/>
          <w:szCs w:val="27"/>
          <w:lang w:val="uk-UA"/>
        </w:rPr>
        <w:t>1</w:t>
      </w:r>
      <w:r w:rsidR="00B32947" w:rsidRPr="001476B8">
        <w:rPr>
          <w:sz w:val="27"/>
          <w:szCs w:val="27"/>
          <w:lang w:val="uk-UA"/>
        </w:rPr>
        <w:t>.20</w:t>
      </w:r>
      <w:r w:rsidR="00D930E2" w:rsidRPr="001476B8">
        <w:rPr>
          <w:sz w:val="27"/>
          <w:szCs w:val="27"/>
          <w:lang w:val="uk-UA"/>
        </w:rPr>
        <w:t>21</w:t>
      </w:r>
      <w:r w:rsidR="00B32947" w:rsidRPr="001476B8">
        <w:rPr>
          <w:sz w:val="27"/>
          <w:szCs w:val="27"/>
          <w:lang w:val="uk-UA"/>
        </w:rPr>
        <w:t xml:space="preserve"> року</w:t>
      </w:r>
      <w:r w:rsidR="00164EB2" w:rsidRPr="001476B8">
        <w:rPr>
          <w:sz w:val="27"/>
          <w:szCs w:val="27"/>
          <w:lang w:val="uk-UA"/>
        </w:rPr>
        <w:t>;</w:t>
      </w:r>
    </w:p>
    <w:p w:rsidR="00164EB2" w:rsidRPr="001476B8" w:rsidRDefault="00D15D60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9</w:t>
      </w:r>
      <w:r w:rsidR="00164EB2" w:rsidRPr="001476B8">
        <w:rPr>
          <w:sz w:val="27"/>
          <w:szCs w:val="27"/>
          <w:lang w:val="uk-UA"/>
        </w:rPr>
        <w:t xml:space="preserve">) </w:t>
      </w:r>
      <w:proofErr w:type="spellStart"/>
      <w:r w:rsidR="00164EB2" w:rsidRPr="001476B8">
        <w:rPr>
          <w:sz w:val="27"/>
          <w:szCs w:val="27"/>
          <w:lang w:val="uk-UA"/>
        </w:rPr>
        <w:t>Гейко</w:t>
      </w:r>
      <w:proofErr w:type="spellEnd"/>
      <w:r w:rsidR="00164EB2" w:rsidRPr="001476B8">
        <w:rPr>
          <w:sz w:val="27"/>
          <w:szCs w:val="27"/>
          <w:lang w:val="uk-UA"/>
        </w:rPr>
        <w:t xml:space="preserve"> Сергія Володимировича,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164EB2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164EB2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164EB2" w:rsidRPr="001476B8">
        <w:rPr>
          <w:sz w:val="27"/>
          <w:szCs w:val="27"/>
          <w:lang w:val="uk-UA"/>
        </w:rPr>
        <w:t>08.02.2021 року;</w:t>
      </w:r>
    </w:p>
    <w:p w:rsidR="00623528" w:rsidRPr="001476B8" w:rsidRDefault="00D15D60" w:rsidP="001673C3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10</w:t>
      </w:r>
      <w:r w:rsidR="001673C3" w:rsidRPr="001476B8">
        <w:rPr>
          <w:sz w:val="27"/>
          <w:szCs w:val="27"/>
          <w:lang w:val="uk-UA"/>
        </w:rPr>
        <w:t xml:space="preserve">) </w:t>
      </w:r>
      <w:proofErr w:type="spellStart"/>
      <w:r w:rsidR="001673C3" w:rsidRPr="001476B8">
        <w:rPr>
          <w:sz w:val="27"/>
          <w:szCs w:val="27"/>
          <w:lang w:val="uk-UA"/>
        </w:rPr>
        <w:t>Супронюка</w:t>
      </w:r>
      <w:proofErr w:type="spellEnd"/>
      <w:r w:rsidR="001673C3" w:rsidRPr="001476B8">
        <w:rPr>
          <w:sz w:val="27"/>
          <w:szCs w:val="27"/>
          <w:lang w:val="uk-UA"/>
        </w:rPr>
        <w:t xml:space="preserve"> Максима Юрійовича,</w:t>
      </w:r>
      <w:r w:rsidR="0072773D">
        <w:rPr>
          <w:sz w:val="27"/>
          <w:szCs w:val="27"/>
          <w:lang w:val="uk-UA"/>
        </w:rPr>
        <w:t xml:space="preserve"> </w:t>
      </w:r>
      <w:r w:rsidR="001673C3" w:rsidRPr="001476B8">
        <w:rPr>
          <w:sz w:val="27"/>
          <w:szCs w:val="27"/>
          <w:lang w:val="uk-UA"/>
        </w:rPr>
        <w:t>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1673C3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1673C3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1673C3" w:rsidRPr="001476B8">
        <w:rPr>
          <w:sz w:val="27"/>
          <w:szCs w:val="27"/>
          <w:lang w:val="uk-UA"/>
        </w:rPr>
        <w:t>17.02.2021 року</w:t>
      </w:r>
      <w:r w:rsidR="0041649A" w:rsidRPr="001476B8">
        <w:rPr>
          <w:sz w:val="27"/>
          <w:szCs w:val="27"/>
          <w:lang w:val="uk-UA"/>
        </w:rPr>
        <w:t>.</w:t>
      </w:r>
    </w:p>
    <w:p w:rsidR="00F5341D" w:rsidRPr="001476B8" w:rsidRDefault="0041649A" w:rsidP="00F5341D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3</w:t>
      </w:r>
      <w:r w:rsidR="00623528" w:rsidRPr="001476B8">
        <w:rPr>
          <w:sz w:val="27"/>
          <w:szCs w:val="27"/>
          <w:lang w:val="uk-UA"/>
        </w:rPr>
        <w:t xml:space="preserve">. </w:t>
      </w:r>
      <w:r w:rsidR="00F5341D" w:rsidRPr="001476B8">
        <w:rPr>
          <w:sz w:val="27"/>
          <w:szCs w:val="27"/>
          <w:lang w:val="uk-UA"/>
        </w:rPr>
        <w:t xml:space="preserve">Включити до першочергового єдиного реєстру учасників АТО та ООС, що проживають за межами м. Ковеля щодо надання земельних ділянок у порядку </w:t>
      </w:r>
      <w:r w:rsidR="00F5341D" w:rsidRPr="001476B8">
        <w:rPr>
          <w:sz w:val="27"/>
          <w:szCs w:val="27"/>
          <w:lang w:val="uk-UA"/>
        </w:rPr>
        <w:lastRenderedPageBreak/>
        <w:t>безоплатної їх приватизації для будівництва і обслуговування житлових будинків, господарських будівель і споруд громадян:</w:t>
      </w:r>
    </w:p>
    <w:p w:rsidR="00F5341D" w:rsidRPr="001476B8" w:rsidRDefault="00F5341D" w:rsidP="003D261E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1)</w:t>
      </w:r>
      <w:r w:rsidR="0072773D">
        <w:rPr>
          <w:sz w:val="27"/>
          <w:szCs w:val="27"/>
          <w:lang w:val="uk-UA"/>
        </w:rPr>
        <w:t xml:space="preserve"> </w:t>
      </w:r>
      <w:proofErr w:type="spellStart"/>
      <w:r w:rsidR="00520F68" w:rsidRPr="001476B8">
        <w:rPr>
          <w:sz w:val="27"/>
          <w:szCs w:val="27"/>
          <w:lang w:val="uk-UA"/>
        </w:rPr>
        <w:t>Вінничука</w:t>
      </w:r>
      <w:proofErr w:type="spellEnd"/>
      <w:r w:rsidR="00520F68" w:rsidRPr="001476B8">
        <w:rPr>
          <w:sz w:val="27"/>
          <w:szCs w:val="27"/>
          <w:lang w:val="uk-UA"/>
        </w:rPr>
        <w:t xml:space="preserve"> Дмитра Михайловича</w:t>
      </w:r>
      <w:r w:rsidRPr="001476B8">
        <w:rPr>
          <w:sz w:val="27"/>
          <w:szCs w:val="27"/>
          <w:lang w:val="uk-UA"/>
        </w:rPr>
        <w:t>, 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520F68" w:rsidRPr="001476B8">
        <w:rPr>
          <w:sz w:val="27"/>
          <w:szCs w:val="27"/>
          <w:lang w:val="uk-UA"/>
        </w:rPr>
        <w:t>2</w:t>
      </w:r>
      <w:r w:rsidRPr="001476B8">
        <w:rPr>
          <w:sz w:val="27"/>
          <w:szCs w:val="27"/>
          <w:lang w:val="uk-UA"/>
        </w:rPr>
        <w:t>7.0</w:t>
      </w:r>
      <w:r w:rsidR="00520F68" w:rsidRPr="001476B8">
        <w:rPr>
          <w:sz w:val="27"/>
          <w:szCs w:val="27"/>
          <w:lang w:val="uk-UA"/>
        </w:rPr>
        <w:t>1</w:t>
      </w:r>
      <w:r w:rsidRPr="001476B8">
        <w:rPr>
          <w:sz w:val="27"/>
          <w:szCs w:val="27"/>
          <w:lang w:val="uk-UA"/>
        </w:rPr>
        <w:t>.202</w:t>
      </w:r>
      <w:r w:rsidR="00520F68" w:rsidRPr="001476B8">
        <w:rPr>
          <w:sz w:val="27"/>
          <w:szCs w:val="27"/>
          <w:lang w:val="uk-UA"/>
        </w:rPr>
        <w:t>1</w:t>
      </w:r>
      <w:r w:rsidRPr="001476B8">
        <w:rPr>
          <w:sz w:val="27"/>
          <w:szCs w:val="27"/>
          <w:lang w:val="uk-UA"/>
        </w:rPr>
        <w:t xml:space="preserve"> року;</w:t>
      </w:r>
    </w:p>
    <w:p w:rsidR="00847052" w:rsidRPr="001476B8" w:rsidRDefault="00F5341D" w:rsidP="003D261E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2) </w:t>
      </w:r>
      <w:r w:rsidR="0041649A" w:rsidRPr="001476B8">
        <w:rPr>
          <w:sz w:val="27"/>
          <w:szCs w:val="27"/>
          <w:lang w:val="uk-UA"/>
        </w:rPr>
        <w:t>Тарасюка</w:t>
      </w:r>
      <w:r w:rsidRPr="001476B8">
        <w:rPr>
          <w:sz w:val="27"/>
          <w:szCs w:val="27"/>
          <w:lang w:val="uk-UA"/>
        </w:rPr>
        <w:t xml:space="preserve"> Володимира</w:t>
      </w:r>
      <w:r w:rsidR="0041649A" w:rsidRPr="001476B8">
        <w:rPr>
          <w:sz w:val="27"/>
          <w:szCs w:val="27"/>
          <w:lang w:val="uk-UA"/>
        </w:rPr>
        <w:t xml:space="preserve"> Семеновича</w:t>
      </w:r>
      <w:r w:rsidRPr="001476B8">
        <w:rPr>
          <w:sz w:val="27"/>
          <w:szCs w:val="27"/>
          <w:lang w:val="uk-UA"/>
        </w:rPr>
        <w:t xml:space="preserve">, </w:t>
      </w:r>
      <w:r w:rsidR="00847052" w:rsidRPr="001476B8">
        <w:rPr>
          <w:sz w:val="27"/>
          <w:szCs w:val="27"/>
          <w:lang w:val="uk-UA"/>
        </w:rPr>
        <w:t xml:space="preserve">відповідно до дати звернення від </w:t>
      </w:r>
      <w:r w:rsidR="00F67E40" w:rsidRPr="001476B8">
        <w:rPr>
          <w:sz w:val="27"/>
          <w:szCs w:val="27"/>
          <w:lang w:val="uk-UA"/>
        </w:rPr>
        <w:t>08</w:t>
      </w:r>
      <w:r w:rsidR="00847052" w:rsidRPr="001476B8">
        <w:rPr>
          <w:sz w:val="27"/>
          <w:szCs w:val="27"/>
          <w:lang w:val="uk-UA"/>
        </w:rPr>
        <w:t>.0</w:t>
      </w:r>
      <w:r w:rsidR="00F67E40" w:rsidRPr="001476B8">
        <w:rPr>
          <w:sz w:val="27"/>
          <w:szCs w:val="27"/>
          <w:lang w:val="uk-UA"/>
        </w:rPr>
        <w:t>4</w:t>
      </w:r>
      <w:r w:rsidR="00847052" w:rsidRPr="001476B8">
        <w:rPr>
          <w:sz w:val="27"/>
          <w:szCs w:val="27"/>
          <w:lang w:val="uk-UA"/>
        </w:rPr>
        <w:t>.202</w:t>
      </w:r>
      <w:r w:rsidR="00F67E40" w:rsidRPr="001476B8">
        <w:rPr>
          <w:sz w:val="27"/>
          <w:szCs w:val="27"/>
          <w:lang w:val="uk-UA"/>
        </w:rPr>
        <w:t>1</w:t>
      </w:r>
      <w:r w:rsidR="00847052" w:rsidRPr="001476B8">
        <w:rPr>
          <w:sz w:val="27"/>
          <w:szCs w:val="27"/>
          <w:lang w:val="uk-UA"/>
        </w:rPr>
        <w:t xml:space="preserve"> року;</w:t>
      </w:r>
    </w:p>
    <w:p w:rsidR="00847052" w:rsidRPr="001476B8" w:rsidRDefault="00F5341D" w:rsidP="003D261E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3) </w:t>
      </w:r>
      <w:r w:rsidR="0074138C" w:rsidRPr="001476B8">
        <w:rPr>
          <w:sz w:val="27"/>
          <w:szCs w:val="27"/>
          <w:lang w:val="uk-UA"/>
        </w:rPr>
        <w:t>Г</w:t>
      </w:r>
      <w:r w:rsidR="00E473BE" w:rsidRPr="001476B8">
        <w:rPr>
          <w:sz w:val="27"/>
          <w:szCs w:val="27"/>
          <w:lang w:val="uk-UA"/>
        </w:rPr>
        <w:t>р</w:t>
      </w:r>
      <w:r w:rsidR="0074138C" w:rsidRPr="001476B8">
        <w:rPr>
          <w:sz w:val="27"/>
          <w:szCs w:val="27"/>
          <w:lang w:val="uk-UA"/>
        </w:rPr>
        <w:t>ушко Олега Івановича</w:t>
      </w:r>
      <w:r w:rsidRPr="001476B8">
        <w:rPr>
          <w:sz w:val="27"/>
          <w:szCs w:val="27"/>
          <w:lang w:val="uk-UA"/>
        </w:rPr>
        <w:t xml:space="preserve">, </w:t>
      </w:r>
      <w:r w:rsidR="00847052" w:rsidRPr="001476B8">
        <w:rPr>
          <w:sz w:val="27"/>
          <w:szCs w:val="27"/>
          <w:lang w:val="uk-UA"/>
        </w:rPr>
        <w:t>відповідно до дати звернення від 2</w:t>
      </w:r>
      <w:r w:rsidR="0074138C" w:rsidRPr="001476B8">
        <w:rPr>
          <w:sz w:val="27"/>
          <w:szCs w:val="27"/>
          <w:lang w:val="uk-UA"/>
        </w:rPr>
        <w:t>1</w:t>
      </w:r>
      <w:r w:rsidR="00847052" w:rsidRPr="001476B8">
        <w:rPr>
          <w:sz w:val="27"/>
          <w:szCs w:val="27"/>
          <w:lang w:val="uk-UA"/>
        </w:rPr>
        <w:t>.0</w:t>
      </w:r>
      <w:r w:rsidR="0074138C" w:rsidRPr="001476B8">
        <w:rPr>
          <w:sz w:val="27"/>
          <w:szCs w:val="27"/>
          <w:lang w:val="uk-UA"/>
        </w:rPr>
        <w:t>4</w:t>
      </w:r>
      <w:r w:rsidR="00847052" w:rsidRPr="001476B8">
        <w:rPr>
          <w:sz w:val="27"/>
          <w:szCs w:val="27"/>
          <w:lang w:val="uk-UA"/>
        </w:rPr>
        <w:t>.202</w:t>
      </w:r>
      <w:r w:rsidR="0074138C" w:rsidRPr="001476B8">
        <w:rPr>
          <w:sz w:val="27"/>
          <w:szCs w:val="27"/>
          <w:lang w:val="uk-UA"/>
        </w:rPr>
        <w:t>1</w:t>
      </w:r>
      <w:r w:rsidR="00847052" w:rsidRPr="001476B8">
        <w:rPr>
          <w:sz w:val="27"/>
          <w:szCs w:val="27"/>
          <w:lang w:val="uk-UA"/>
        </w:rPr>
        <w:t xml:space="preserve"> року;</w:t>
      </w:r>
    </w:p>
    <w:p w:rsidR="00847052" w:rsidRPr="001476B8" w:rsidRDefault="00F5341D" w:rsidP="008C333D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4) </w:t>
      </w:r>
      <w:r w:rsidR="003D54BC" w:rsidRPr="001476B8">
        <w:rPr>
          <w:sz w:val="26"/>
          <w:szCs w:val="26"/>
          <w:lang w:val="uk-UA"/>
        </w:rPr>
        <w:t>Коляду Олександра Миколайовича</w:t>
      </w:r>
      <w:r w:rsidRPr="001476B8">
        <w:rPr>
          <w:sz w:val="27"/>
          <w:szCs w:val="27"/>
          <w:lang w:val="uk-UA"/>
        </w:rPr>
        <w:t xml:space="preserve">, </w:t>
      </w:r>
      <w:r w:rsidR="00847052" w:rsidRPr="001476B8">
        <w:rPr>
          <w:sz w:val="27"/>
          <w:szCs w:val="27"/>
          <w:lang w:val="uk-UA"/>
        </w:rPr>
        <w:t>відповідно до дати</w:t>
      </w:r>
      <w:r w:rsidR="0072773D">
        <w:rPr>
          <w:sz w:val="27"/>
          <w:szCs w:val="27"/>
          <w:lang w:val="uk-UA"/>
        </w:rPr>
        <w:t xml:space="preserve"> </w:t>
      </w:r>
      <w:r w:rsidR="00847052" w:rsidRPr="001476B8">
        <w:rPr>
          <w:sz w:val="27"/>
          <w:szCs w:val="27"/>
          <w:lang w:val="uk-UA"/>
        </w:rPr>
        <w:t>звернення</w:t>
      </w:r>
      <w:r w:rsidR="0072773D">
        <w:rPr>
          <w:sz w:val="27"/>
          <w:szCs w:val="27"/>
          <w:lang w:val="uk-UA"/>
        </w:rPr>
        <w:t xml:space="preserve"> </w:t>
      </w:r>
      <w:r w:rsidR="00847052" w:rsidRPr="001476B8">
        <w:rPr>
          <w:sz w:val="27"/>
          <w:szCs w:val="27"/>
          <w:lang w:val="uk-UA"/>
        </w:rPr>
        <w:t>від</w:t>
      </w:r>
      <w:r w:rsidR="0072773D">
        <w:rPr>
          <w:sz w:val="27"/>
          <w:szCs w:val="27"/>
          <w:lang w:val="uk-UA"/>
        </w:rPr>
        <w:t xml:space="preserve"> </w:t>
      </w:r>
      <w:r w:rsidR="00847052" w:rsidRPr="001476B8">
        <w:rPr>
          <w:sz w:val="27"/>
          <w:szCs w:val="27"/>
          <w:lang w:val="uk-UA"/>
        </w:rPr>
        <w:t>2</w:t>
      </w:r>
      <w:r w:rsidR="003D54BC" w:rsidRPr="001476B8">
        <w:rPr>
          <w:sz w:val="27"/>
          <w:szCs w:val="27"/>
          <w:lang w:val="uk-UA"/>
        </w:rPr>
        <w:t>3</w:t>
      </w:r>
      <w:r w:rsidR="00847052" w:rsidRPr="001476B8">
        <w:rPr>
          <w:sz w:val="27"/>
          <w:szCs w:val="27"/>
          <w:lang w:val="uk-UA"/>
        </w:rPr>
        <w:t>.0</w:t>
      </w:r>
      <w:r w:rsidR="003D54BC" w:rsidRPr="001476B8">
        <w:rPr>
          <w:sz w:val="27"/>
          <w:szCs w:val="27"/>
          <w:lang w:val="uk-UA"/>
        </w:rPr>
        <w:t>4</w:t>
      </w:r>
      <w:r w:rsidR="00847052" w:rsidRPr="001476B8">
        <w:rPr>
          <w:sz w:val="27"/>
          <w:szCs w:val="27"/>
          <w:lang w:val="uk-UA"/>
        </w:rPr>
        <w:t>.202</w:t>
      </w:r>
      <w:r w:rsidR="003D54BC" w:rsidRPr="001476B8">
        <w:rPr>
          <w:sz w:val="27"/>
          <w:szCs w:val="27"/>
          <w:lang w:val="uk-UA"/>
        </w:rPr>
        <w:t>1 року.</w:t>
      </w:r>
    </w:p>
    <w:p w:rsidR="009F469E" w:rsidRPr="001476B8" w:rsidRDefault="005C6DF3" w:rsidP="00904A90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4</w:t>
      </w:r>
      <w:r w:rsidR="00720C8D" w:rsidRPr="001476B8">
        <w:rPr>
          <w:sz w:val="27"/>
          <w:szCs w:val="27"/>
          <w:lang w:val="uk-UA"/>
        </w:rPr>
        <w:t xml:space="preserve">. </w:t>
      </w:r>
      <w:r w:rsidR="00623528" w:rsidRPr="001476B8">
        <w:rPr>
          <w:sz w:val="27"/>
          <w:szCs w:val="27"/>
          <w:lang w:val="uk-UA"/>
        </w:rPr>
        <w:t>Виключити з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обслуговування житлових будинків,</w:t>
      </w:r>
      <w:r w:rsidR="0072773D">
        <w:rPr>
          <w:sz w:val="27"/>
          <w:szCs w:val="27"/>
          <w:lang w:val="uk-UA"/>
        </w:rPr>
        <w:t xml:space="preserve"> </w:t>
      </w:r>
      <w:r w:rsidR="00623528" w:rsidRPr="001476B8">
        <w:rPr>
          <w:sz w:val="27"/>
          <w:szCs w:val="27"/>
          <w:lang w:val="uk-UA"/>
        </w:rPr>
        <w:t>господарських будівель і споруд гр</w:t>
      </w:r>
      <w:r w:rsidR="009F469E" w:rsidRPr="001476B8">
        <w:rPr>
          <w:sz w:val="27"/>
          <w:szCs w:val="27"/>
          <w:lang w:val="uk-UA"/>
        </w:rPr>
        <w:t>омадян:</w:t>
      </w:r>
    </w:p>
    <w:p w:rsidR="009F469E" w:rsidRPr="001476B8" w:rsidRDefault="009F469E" w:rsidP="00904A90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1)</w:t>
      </w:r>
      <w:r w:rsidR="0072773D">
        <w:rPr>
          <w:sz w:val="27"/>
          <w:szCs w:val="27"/>
          <w:lang w:val="uk-UA"/>
        </w:rPr>
        <w:t xml:space="preserve"> </w:t>
      </w:r>
      <w:r w:rsidR="00AB2706" w:rsidRPr="001476B8">
        <w:rPr>
          <w:sz w:val="27"/>
          <w:szCs w:val="27"/>
          <w:lang w:val="uk-UA"/>
        </w:rPr>
        <w:t>Кравчук Вікторію Василівну</w:t>
      </w:r>
      <w:r w:rsidRPr="001476B8">
        <w:rPr>
          <w:sz w:val="27"/>
          <w:szCs w:val="27"/>
          <w:lang w:val="uk-UA"/>
        </w:rPr>
        <w:t>;</w:t>
      </w:r>
    </w:p>
    <w:p w:rsidR="009F469E" w:rsidRPr="001476B8" w:rsidRDefault="009F469E" w:rsidP="00904A90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2) </w:t>
      </w:r>
      <w:proofErr w:type="spellStart"/>
      <w:r w:rsidRPr="001476B8">
        <w:rPr>
          <w:sz w:val="27"/>
          <w:szCs w:val="27"/>
          <w:lang w:val="uk-UA"/>
        </w:rPr>
        <w:t>Довжаніна</w:t>
      </w:r>
      <w:proofErr w:type="spellEnd"/>
      <w:r w:rsidRPr="001476B8">
        <w:rPr>
          <w:sz w:val="27"/>
          <w:szCs w:val="27"/>
          <w:lang w:val="uk-UA"/>
        </w:rPr>
        <w:t xml:space="preserve"> Артура Васильовича;</w:t>
      </w:r>
    </w:p>
    <w:p w:rsidR="004D5C71" w:rsidRPr="001476B8" w:rsidRDefault="009F469E" w:rsidP="004D5C71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3) </w:t>
      </w:r>
      <w:r w:rsidR="004D5C71" w:rsidRPr="001476B8">
        <w:rPr>
          <w:sz w:val="27"/>
          <w:szCs w:val="27"/>
          <w:lang w:val="uk-UA"/>
        </w:rPr>
        <w:t>Ковальчука Анатолія Івановича;</w:t>
      </w:r>
    </w:p>
    <w:p w:rsidR="007A1BDA" w:rsidRPr="001476B8" w:rsidRDefault="00260779" w:rsidP="00904A90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4) Романюка Віталія Григоровича;</w:t>
      </w:r>
    </w:p>
    <w:p w:rsidR="0094458D" w:rsidRPr="001476B8" w:rsidRDefault="007A1BDA" w:rsidP="00904A90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5) Андросюка </w:t>
      </w:r>
      <w:proofErr w:type="spellStart"/>
      <w:r w:rsidRPr="001476B8">
        <w:rPr>
          <w:sz w:val="27"/>
          <w:szCs w:val="27"/>
          <w:lang w:val="uk-UA"/>
        </w:rPr>
        <w:t>Вячеслава</w:t>
      </w:r>
      <w:proofErr w:type="spellEnd"/>
      <w:r w:rsidRPr="001476B8">
        <w:rPr>
          <w:sz w:val="27"/>
          <w:szCs w:val="27"/>
          <w:lang w:val="uk-UA"/>
        </w:rPr>
        <w:t xml:space="preserve"> Аркадійовича;</w:t>
      </w:r>
    </w:p>
    <w:p w:rsidR="00B503B9" w:rsidRPr="001476B8" w:rsidRDefault="0094458D" w:rsidP="007E7C5A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6) </w:t>
      </w:r>
      <w:proofErr w:type="spellStart"/>
      <w:r w:rsidRPr="001476B8">
        <w:rPr>
          <w:sz w:val="27"/>
          <w:szCs w:val="27"/>
          <w:lang w:val="uk-UA"/>
        </w:rPr>
        <w:t>Новосада</w:t>
      </w:r>
      <w:proofErr w:type="spellEnd"/>
      <w:r w:rsidRPr="001476B8">
        <w:rPr>
          <w:sz w:val="27"/>
          <w:szCs w:val="27"/>
          <w:lang w:val="uk-UA"/>
        </w:rPr>
        <w:t xml:space="preserve"> Олександра Вікторовича</w:t>
      </w:r>
      <w:r w:rsidR="00904A90" w:rsidRPr="001476B8">
        <w:rPr>
          <w:sz w:val="27"/>
          <w:szCs w:val="27"/>
          <w:lang w:val="uk-UA"/>
        </w:rPr>
        <w:t>.</w:t>
      </w:r>
    </w:p>
    <w:p w:rsidR="00520512" w:rsidRPr="001476B8" w:rsidRDefault="005C6DF3" w:rsidP="00BA0E72">
      <w:pPr>
        <w:pStyle w:val="aa"/>
        <w:spacing w:before="0" w:beforeAutospacing="0" w:after="0"/>
        <w:ind w:firstLine="709"/>
        <w:jc w:val="both"/>
        <w:rPr>
          <w:color w:val="000000" w:themeColor="text1"/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5</w:t>
      </w:r>
      <w:r w:rsidR="00623528" w:rsidRPr="001476B8">
        <w:rPr>
          <w:sz w:val="27"/>
          <w:szCs w:val="27"/>
          <w:lang w:val="uk-UA"/>
        </w:rPr>
        <w:t>.</w:t>
      </w:r>
      <w:r w:rsidR="00623528" w:rsidRPr="001476B8">
        <w:rPr>
          <w:color w:val="000000" w:themeColor="text1"/>
          <w:sz w:val="27"/>
          <w:szCs w:val="27"/>
          <w:lang w:val="uk-UA"/>
        </w:rPr>
        <w:t>Виключити з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72773D">
        <w:rPr>
          <w:color w:val="000000" w:themeColor="text1"/>
          <w:sz w:val="27"/>
          <w:szCs w:val="27"/>
          <w:lang w:val="uk-UA"/>
        </w:rPr>
        <w:t xml:space="preserve"> </w:t>
      </w:r>
      <w:r w:rsidR="00623528" w:rsidRPr="001476B8">
        <w:rPr>
          <w:color w:val="000000" w:themeColor="text1"/>
          <w:sz w:val="27"/>
          <w:szCs w:val="27"/>
          <w:lang w:val="uk-UA"/>
        </w:rPr>
        <w:t>обслуговування житлових будинків,господарс</w:t>
      </w:r>
      <w:r w:rsidR="00BA0E72" w:rsidRPr="001476B8">
        <w:rPr>
          <w:color w:val="000000" w:themeColor="text1"/>
          <w:sz w:val="27"/>
          <w:szCs w:val="27"/>
          <w:lang w:val="uk-UA"/>
        </w:rPr>
        <w:t>ьких будівель і споруд гр</w:t>
      </w:r>
      <w:r w:rsidR="00520512" w:rsidRPr="001476B8">
        <w:rPr>
          <w:color w:val="000000" w:themeColor="text1"/>
          <w:sz w:val="27"/>
          <w:szCs w:val="27"/>
          <w:lang w:val="uk-UA"/>
        </w:rPr>
        <w:t>омадян:</w:t>
      </w:r>
    </w:p>
    <w:p w:rsidR="00520512" w:rsidRPr="001476B8" w:rsidRDefault="00520512" w:rsidP="00BA0E72">
      <w:pPr>
        <w:pStyle w:val="aa"/>
        <w:spacing w:before="0" w:beforeAutospacing="0" w:after="0"/>
        <w:ind w:firstLine="709"/>
        <w:jc w:val="both"/>
        <w:rPr>
          <w:color w:val="000000" w:themeColor="text1"/>
          <w:sz w:val="27"/>
          <w:szCs w:val="27"/>
          <w:lang w:val="uk-UA"/>
        </w:rPr>
      </w:pPr>
      <w:r w:rsidRPr="001476B8">
        <w:rPr>
          <w:color w:val="000000" w:themeColor="text1"/>
          <w:sz w:val="27"/>
          <w:szCs w:val="27"/>
          <w:lang w:val="uk-UA"/>
        </w:rPr>
        <w:t xml:space="preserve">1) </w:t>
      </w:r>
      <w:r w:rsidR="00C66775" w:rsidRPr="001476B8">
        <w:rPr>
          <w:color w:val="000000" w:themeColor="text1"/>
          <w:sz w:val="27"/>
          <w:szCs w:val="27"/>
          <w:lang w:val="uk-UA"/>
        </w:rPr>
        <w:t>Білецького</w:t>
      </w:r>
      <w:r w:rsidR="0072773D">
        <w:rPr>
          <w:color w:val="000000" w:themeColor="text1"/>
          <w:sz w:val="27"/>
          <w:szCs w:val="27"/>
          <w:lang w:val="uk-UA"/>
        </w:rPr>
        <w:t xml:space="preserve"> </w:t>
      </w:r>
      <w:r w:rsidR="00C66775" w:rsidRPr="001476B8">
        <w:rPr>
          <w:color w:val="000000" w:themeColor="text1"/>
          <w:sz w:val="27"/>
          <w:szCs w:val="27"/>
          <w:lang w:val="uk-UA"/>
        </w:rPr>
        <w:t>Геннадія</w:t>
      </w:r>
      <w:r w:rsidR="00F5341D" w:rsidRPr="001476B8">
        <w:rPr>
          <w:color w:val="000000" w:themeColor="text1"/>
          <w:sz w:val="27"/>
          <w:szCs w:val="27"/>
          <w:lang w:val="uk-UA"/>
        </w:rPr>
        <w:t xml:space="preserve"> Вла</w:t>
      </w:r>
      <w:r w:rsidR="00C66775" w:rsidRPr="001476B8">
        <w:rPr>
          <w:color w:val="000000" w:themeColor="text1"/>
          <w:sz w:val="27"/>
          <w:szCs w:val="27"/>
          <w:lang w:val="uk-UA"/>
        </w:rPr>
        <w:t>диславовича</w:t>
      </w:r>
      <w:r w:rsidR="00094ED8" w:rsidRPr="001476B8">
        <w:rPr>
          <w:color w:val="000000" w:themeColor="text1"/>
          <w:sz w:val="27"/>
          <w:szCs w:val="27"/>
          <w:lang w:val="uk-UA"/>
        </w:rPr>
        <w:t>;</w:t>
      </w:r>
    </w:p>
    <w:p w:rsidR="00B022E9" w:rsidRPr="001476B8" w:rsidRDefault="00520512" w:rsidP="00BA0E72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2)</w:t>
      </w:r>
      <w:r w:rsidR="0072773D">
        <w:rPr>
          <w:sz w:val="27"/>
          <w:szCs w:val="27"/>
          <w:lang w:val="uk-UA"/>
        </w:rPr>
        <w:t xml:space="preserve"> </w:t>
      </w:r>
      <w:r w:rsidR="00C062BE" w:rsidRPr="001476B8">
        <w:rPr>
          <w:sz w:val="27"/>
          <w:szCs w:val="27"/>
          <w:lang w:val="uk-UA"/>
        </w:rPr>
        <w:t>Марюка Сергія Сергійовича</w:t>
      </w:r>
      <w:r w:rsidR="00B022E9" w:rsidRPr="001476B8">
        <w:rPr>
          <w:sz w:val="27"/>
          <w:szCs w:val="27"/>
          <w:lang w:val="uk-UA"/>
        </w:rPr>
        <w:t>;</w:t>
      </w:r>
    </w:p>
    <w:p w:rsidR="005E6471" w:rsidRPr="001476B8" w:rsidRDefault="00B022E9" w:rsidP="00BA0E72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3) </w:t>
      </w:r>
      <w:proofErr w:type="spellStart"/>
      <w:r w:rsidR="00A44013" w:rsidRPr="001476B8">
        <w:rPr>
          <w:sz w:val="27"/>
          <w:szCs w:val="27"/>
          <w:lang w:val="uk-UA"/>
        </w:rPr>
        <w:t>Пальчинського</w:t>
      </w:r>
      <w:proofErr w:type="spellEnd"/>
      <w:r w:rsidR="00A44013" w:rsidRPr="001476B8">
        <w:rPr>
          <w:sz w:val="27"/>
          <w:szCs w:val="27"/>
          <w:lang w:val="uk-UA"/>
        </w:rPr>
        <w:t xml:space="preserve"> Дмитра Романовича</w:t>
      </w:r>
      <w:r w:rsidR="00C71DD8">
        <w:rPr>
          <w:sz w:val="27"/>
          <w:szCs w:val="27"/>
          <w:lang w:val="uk-UA"/>
        </w:rPr>
        <w:t>;</w:t>
      </w:r>
    </w:p>
    <w:p w:rsidR="00D85CC9" w:rsidRPr="001476B8" w:rsidRDefault="00214BE9" w:rsidP="00D85CC9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4) </w:t>
      </w:r>
      <w:proofErr w:type="spellStart"/>
      <w:r w:rsidR="00D85CC9" w:rsidRPr="001476B8">
        <w:rPr>
          <w:sz w:val="27"/>
          <w:szCs w:val="27"/>
          <w:lang w:val="uk-UA"/>
        </w:rPr>
        <w:t>Лабнюка</w:t>
      </w:r>
      <w:proofErr w:type="spellEnd"/>
      <w:r w:rsidR="00D85CC9" w:rsidRPr="001476B8">
        <w:rPr>
          <w:sz w:val="27"/>
          <w:szCs w:val="27"/>
          <w:lang w:val="uk-UA"/>
        </w:rPr>
        <w:t xml:space="preserve"> Дмитра Юрійовича</w:t>
      </w:r>
      <w:r w:rsidR="00C71DD8">
        <w:rPr>
          <w:sz w:val="27"/>
          <w:szCs w:val="27"/>
          <w:lang w:val="uk-UA"/>
        </w:rPr>
        <w:t>;</w:t>
      </w:r>
    </w:p>
    <w:p w:rsidR="00623528" w:rsidRPr="001476B8" w:rsidRDefault="005D2904" w:rsidP="00BA0E72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5) </w:t>
      </w:r>
      <w:proofErr w:type="spellStart"/>
      <w:r w:rsidRPr="001476B8">
        <w:rPr>
          <w:sz w:val="27"/>
          <w:szCs w:val="27"/>
          <w:lang w:val="uk-UA"/>
        </w:rPr>
        <w:t>Оксютича</w:t>
      </w:r>
      <w:proofErr w:type="spellEnd"/>
      <w:r w:rsidRPr="001476B8">
        <w:rPr>
          <w:sz w:val="27"/>
          <w:szCs w:val="27"/>
          <w:lang w:val="uk-UA"/>
        </w:rPr>
        <w:t xml:space="preserve"> Володимира Васильовича</w:t>
      </w:r>
      <w:r w:rsidR="00C71DD8">
        <w:rPr>
          <w:sz w:val="27"/>
          <w:szCs w:val="27"/>
          <w:lang w:val="uk-UA"/>
        </w:rPr>
        <w:t>.</w:t>
      </w:r>
    </w:p>
    <w:p w:rsidR="002B2799" w:rsidRPr="001476B8" w:rsidRDefault="005C6DF3" w:rsidP="002B2799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>6</w:t>
      </w:r>
      <w:r w:rsidR="00623528" w:rsidRPr="001476B8">
        <w:rPr>
          <w:sz w:val="27"/>
          <w:szCs w:val="27"/>
          <w:lang w:val="uk-UA"/>
        </w:rPr>
        <w:t xml:space="preserve">. </w:t>
      </w:r>
      <w:r w:rsidR="002B2799" w:rsidRPr="001476B8">
        <w:rPr>
          <w:sz w:val="27"/>
          <w:szCs w:val="27"/>
          <w:lang w:val="uk-UA"/>
        </w:rPr>
        <w:t xml:space="preserve">Контроль за виконанням цього рішення покласти на постійну комісію з питань регулювання земельних відносин, містобудування, планування, та розвитку території об'єднаної громади, утворення та функціонування </w:t>
      </w:r>
      <w:proofErr w:type="spellStart"/>
      <w:r w:rsidR="002B2799" w:rsidRPr="001476B8">
        <w:rPr>
          <w:sz w:val="27"/>
          <w:szCs w:val="27"/>
          <w:lang w:val="uk-UA"/>
        </w:rPr>
        <w:t>старостинських</w:t>
      </w:r>
      <w:proofErr w:type="spellEnd"/>
      <w:r w:rsidR="002B2799" w:rsidRPr="001476B8">
        <w:rPr>
          <w:sz w:val="27"/>
          <w:szCs w:val="27"/>
          <w:lang w:val="uk-UA"/>
        </w:rPr>
        <w:t xml:space="preserve"> округів, сільського господарства, природокористування та використання надр          (Семенюк П.Т.).</w:t>
      </w:r>
    </w:p>
    <w:p w:rsidR="00623528" w:rsidRPr="001476B8" w:rsidRDefault="00623528" w:rsidP="002B2799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</w:p>
    <w:p w:rsidR="002C1149" w:rsidRPr="001476B8" w:rsidRDefault="002C1149" w:rsidP="007B7C1F">
      <w:pPr>
        <w:pStyle w:val="aa"/>
        <w:spacing w:before="0" w:beforeAutospacing="0" w:after="0"/>
        <w:ind w:right="45"/>
        <w:jc w:val="both"/>
        <w:rPr>
          <w:sz w:val="27"/>
          <w:szCs w:val="27"/>
          <w:lang w:val="uk-UA"/>
        </w:rPr>
      </w:pPr>
    </w:p>
    <w:p w:rsidR="00623528" w:rsidRPr="0054317F" w:rsidRDefault="00623528" w:rsidP="007B7C1F">
      <w:pPr>
        <w:pStyle w:val="aa"/>
        <w:spacing w:before="0" w:beforeAutospacing="0" w:after="0"/>
        <w:ind w:right="45"/>
        <w:jc w:val="both"/>
        <w:rPr>
          <w:sz w:val="27"/>
          <w:szCs w:val="27"/>
          <w:lang w:val="uk-UA"/>
        </w:rPr>
      </w:pPr>
      <w:r w:rsidRPr="001476B8">
        <w:rPr>
          <w:sz w:val="27"/>
          <w:szCs w:val="27"/>
          <w:lang w:val="uk-UA"/>
        </w:rPr>
        <w:t xml:space="preserve">Міський голова </w:t>
      </w:r>
      <w:r w:rsidR="003C5A44" w:rsidRPr="001476B8">
        <w:rPr>
          <w:sz w:val="27"/>
          <w:szCs w:val="27"/>
          <w:lang w:val="uk-UA"/>
        </w:rPr>
        <w:tab/>
      </w:r>
      <w:r w:rsidR="003C5A44" w:rsidRPr="001476B8">
        <w:rPr>
          <w:sz w:val="27"/>
          <w:szCs w:val="27"/>
          <w:lang w:val="uk-UA"/>
        </w:rPr>
        <w:tab/>
      </w:r>
      <w:r w:rsidR="003C5A44" w:rsidRPr="001476B8">
        <w:rPr>
          <w:sz w:val="27"/>
          <w:szCs w:val="27"/>
          <w:lang w:val="uk-UA"/>
        </w:rPr>
        <w:tab/>
      </w:r>
      <w:r w:rsidR="003C5A44" w:rsidRPr="001476B8">
        <w:rPr>
          <w:sz w:val="27"/>
          <w:szCs w:val="27"/>
          <w:lang w:val="uk-UA"/>
        </w:rPr>
        <w:tab/>
      </w:r>
      <w:r w:rsidR="003C5A44" w:rsidRPr="001476B8">
        <w:rPr>
          <w:sz w:val="27"/>
          <w:szCs w:val="27"/>
          <w:lang w:val="uk-UA"/>
        </w:rPr>
        <w:tab/>
      </w:r>
      <w:r w:rsidR="003C5A44" w:rsidRPr="001476B8">
        <w:rPr>
          <w:sz w:val="27"/>
          <w:szCs w:val="27"/>
          <w:lang w:val="uk-UA"/>
        </w:rPr>
        <w:tab/>
      </w:r>
      <w:r w:rsidR="003C5A44" w:rsidRPr="001476B8">
        <w:rPr>
          <w:sz w:val="27"/>
          <w:szCs w:val="27"/>
          <w:lang w:val="uk-UA"/>
        </w:rPr>
        <w:tab/>
      </w:r>
      <w:r w:rsidR="003C5A44" w:rsidRPr="001476B8">
        <w:rPr>
          <w:sz w:val="27"/>
          <w:szCs w:val="27"/>
          <w:lang w:val="uk-UA"/>
        </w:rPr>
        <w:tab/>
      </w:r>
      <w:r w:rsidR="003C5A44" w:rsidRPr="00904A90">
        <w:rPr>
          <w:sz w:val="27"/>
          <w:szCs w:val="27"/>
          <w:lang w:val="uk-UA"/>
        </w:rPr>
        <w:tab/>
      </w:r>
      <w:r w:rsidR="0054317F">
        <w:rPr>
          <w:sz w:val="27"/>
          <w:szCs w:val="27"/>
          <w:lang w:val="uk-UA"/>
        </w:rPr>
        <w:t>Ігор</w:t>
      </w:r>
      <w:r w:rsidR="0072773D">
        <w:rPr>
          <w:sz w:val="27"/>
          <w:szCs w:val="27"/>
          <w:lang w:val="uk-UA"/>
        </w:rPr>
        <w:t xml:space="preserve"> </w:t>
      </w:r>
      <w:r w:rsidR="0054317F">
        <w:rPr>
          <w:sz w:val="27"/>
          <w:szCs w:val="27"/>
          <w:lang w:val="uk-UA"/>
        </w:rPr>
        <w:t>ЧАЙКА</w:t>
      </w:r>
    </w:p>
    <w:sectPr w:rsidR="00623528" w:rsidRPr="0054317F" w:rsidSect="00904A90">
      <w:type w:val="continuous"/>
      <w:pgSz w:w="11909" w:h="16834"/>
      <w:pgMar w:top="426" w:right="851" w:bottom="851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A7C"/>
    <w:multiLevelType w:val="multilevel"/>
    <w:tmpl w:val="061E2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2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131B2558"/>
    <w:multiLevelType w:val="multilevel"/>
    <w:tmpl w:val="B678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F630F"/>
    <w:multiLevelType w:val="multilevel"/>
    <w:tmpl w:val="0650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5C4688"/>
    <w:multiLevelType w:val="multilevel"/>
    <w:tmpl w:val="2ED0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84677AC"/>
    <w:multiLevelType w:val="hybridMultilevel"/>
    <w:tmpl w:val="606EC4A6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/>
  <w:rsids>
    <w:rsidRoot w:val="00213A33"/>
    <w:rsid w:val="00022F5F"/>
    <w:rsid w:val="00024261"/>
    <w:rsid w:val="00025F5C"/>
    <w:rsid w:val="00027DF2"/>
    <w:rsid w:val="00053056"/>
    <w:rsid w:val="000708E1"/>
    <w:rsid w:val="00081C2F"/>
    <w:rsid w:val="0008673A"/>
    <w:rsid w:val="000948AC"/>
    <w:rsid w:val="00094ED8"/>
    <w:rsid w:val="00096FF6"/>
    <w:rsid w:val="000A0404"/>
    <w:rsid w:val="000A10C2"/>
    <w:rsid w:val="000A2985"/>
    <w:rsid w:val="000B3C0F"/>
    <w:rsid w:val="000B6535"/>
    <w:rsid w:val="000C1A3D"/>
    <w:rsid w:val="000D000F"/>
    <w:rsid w:val="000D75DB"/>
    <w:rsid w:val="000E2490"/>
    <w:rsid w:val="000E3BA8"/>
    <w:rsid w:val="000E5BBA"/>
    <w:rsid w:val="000E68D6"/>
    <w:rsid w:val="00100A60"/>
    <w:rsid w:val="0010780A"/>
    <w:rsid w:val="00112FD7"/>
    <w:rsid w:val="00124EEF"/>
    <w:rsid w:val="00125BA6"/>
    <w:rsid w:val="0012788B"/>
    <w:rsid w:val="001351B9"/>
    <w:rsid w:val="00140CDC"/>
    <w:rsid w:val="001451FD"/>
    <w:rsid w:val="001476B8"/>
    <w:rsid w:val="00154552"/>
    <w:rsid w:val="00164EB2"/>
    <w:rsid w:val="001673C3"/>
    <w:rsid w:val="00172D83"/>
    <w:rsid w:val="0017337B"/>
    <w:rsid w:val="00183473"/>
    <w:rsid w:val="00187FA5"/>
    <w:rsid w:val="0019384C"/>
    <w:rsid w:val="001960EF"/>
    <w:rsid w:val="00197821"/>
    <w:rsid w:val="001B7C5E"/>
    <w:rsid w:val="001C23AE"/>
    <w:rsid w:val="001C3FC5"/>
    <w:rsid w:val="001E01A9"/>
    <w:rsid w:val="001E0B44"/>
    <w:rsid w:val="001E58E3"/>
    <w:rsid w:val="001F5DA3"/>
    <w:rsid w:val="0020084F"/>
    <w:rsid w:val="00206990"/>
    <w:rsid w:val="00211C76"/>
    <w:rsid w:val="00213A33"/>
    <w:rsid w:val="00214BE9"/>
    <w:rsid w:val="00220EFE"/>
    <w:rsid w:val="00224136"/>
    <w:rsid w:val="00225D3C"/>
    <w:rsid w:val="00233082"/>
    <w:rsid w:val="00256A78"/>
    <w:rsid w:val="00260779"/>
    <w:rsid w:val="0026392D"/>
    <w:rsid w:val="00267EFA"/>
    <w:rsid w:val="00276828"/>
    <w:rsid w:val="00282B67"/>
    <w:rsid w:val="00284F41"/>
    <w:rsid w:val="00291056"/>
    <w:rsid w:val="002A0AE4"/>
    <w:rsid w:val="002A6004"/>
    <w:rsid w:val="002A6200"/>
    <w:rsid w:val="002B2799"/>
    <w:rsid w:val="002C1149"/>
    <w:rsid w:val="002E215B"/>
    <w:rsid w:val="002E5CB3"/>
    <w:rsid w:val="002E5F83"/>
    <w:rsid w:val="002F71B1"/>
    <w:rsid w:val="003000FE"/>
    <w:rsid w:val="00300E35"/>
    <w:rsid w:val="00317850"/>
    <w:rsid w:val="0032341B"/>
    <w:rsid w:val="00326C86"/>
    <w:rsid w:val="0033331D"/>
    <w:rsid w:val="00335C89"/>
    <w:rsid w:val="00361200"/>
    <w:rsid w:val="003630C9"/>
    <w:rsid w:val="00367498"/>
    <w:rsid w:val="00367847"/>
    <w:rsid w:val="00374029"/>
    <w:rsid w:val="0037791E"/>
    <w:rsid w:val="003779A4"/>
    <w:rsid w:val="00380D9F"/>
    <w:rsid w:val="00381173"/>
    <w:rsid w:val="0038434B"/>
    <w:rsid w:val="003859E3"/>
    <w:rsid w:val="003945BF"/>
    <w:rsid w:val="003A30DD"/>
    <w:rsid w:val="003A4D23"/>
    <w:rsid w:val="003A6BF7"/>
    <w:rsid w:val="003B2D2D"/>
    <w:rsid w:val="003C5A44"/>
    <w:rsid w:val="003C68E7"/>
    <w:rsid w:val="003D261E"/>
    <w:rsid w:val="003D522E"/>
    <w:rsid w:val="003D54BC"/>
    <w:rsid w:val="003F0E40"/>
    <w:rsid w:val="003F5AB7"/>
    <w:rsid w:val="00412B26"/>
    <w:rsid w:val="0041649A"/>
    <w:rsid w:val="0041762F"/>
    <w:rsid w:val="00434F34"/>
    <w:rsid w:val="00443981"/>
    <w:rsid w:val="00444120"/>
    <w:rsid w:val="00447B8B"/>
    <w:rsid w:val="00455459"/>
    <w:rsid w:val="00467DC0"/>
    <w:rsid w:val="00473933"/>
    <w:rsid w:val="00475EAE"/>
    <w:rsid w:val="00477531"/>
    <w:rsid w:val="00482FEF"/>
    <w:rsid w:val="0048721A"/>
    <w:rsid w:val="00487CD7"/>
    <w:rsid w:val="004A2F71"/>
    <w:rsid w:val="004C72CA"/>
    <w:rsid w:val="004D1205"/>
    <w:rsid w:val="004D1AE7"/>
    <w:rsid w:val="004D4FC6"/>
    <w:rsid w:val="004D5C71"/>
    <w:rsid w:val="004E07A3"/>
    <w:rsid w:val="004E0B1E"/>
    <w:rsid w:val="004E4950"/>
    <w:rsid w:val="004E4F1A"/>
    <w:rsid w:val="004F6C99"/>
    <w:rsid w:val="00513757"/>
    <w:rsid w:val="005158FB"/>
    <w:rsid w:val="00516A3F"/>
    <w:rsid w:val="005170BF"/>
    <w:rsid w:val="00517102"/>
    <w:rsid w:val="00517253"/>
    <w:rsid w:val="00520512"/>
    <w:rsid w:val="00520F68"/>
    <w:rsid w:val="005228A8"/>
    <w:rsid w:val="00533341"/>
    <w:rsid w:val="0054317F"/>
    <w:rsid w:val="00553D42"/>
    <w:rsid w:val="0057162C"/>
    <w:rsid w:val="00572589"/>
    <w:rsid w:val="00574A55"/>
    <w:rsid w:val="00590E88"/>
    <w:rsid w:val="005943A3"/>
    <w:rsid w:val="005B5B3F"/>
    <w:rsid w:val="005B7CE6"/>
    <w:rsid w:val="005C43E9"/>
    <w:rsid w:val="005C6DF3"/>
    <w:rsid w:val="005C6EE5"/>
    <w:rsid w:val="005D2904"/>
    <w:rsid w:val="005D6CE0"/>
    <w:rsid w:val="005E1E14"/>
    <w:rsid w:val="005E283C"/>
    <w:rsid w:val="005E6471"/>
    <w:rsid w:val="005E6CBD"/>
    <w:rsid w:val="005F6AB3"/>
    <w:rsid w:val="005F7D7C"/>
    <w:rsid w:val="00605D7A"/>
    <w:rsid w:val="0062166F"/>
    <w:rsid w:val="00623528"/>
    <w:rsid w:val="006373A5"/>
    <w:rsid w:val="00640E56"/>
    <w:rsid w:val="006533F2"/>
    <w:rsid w:val="0065706F"/>
    <w:rsid w:val="0066051F"/>
    <w:rsid w:val="00661CF1"/>
    <w:rsid w:val="00662402"/>
    <w:rsid w:val="00663DDF"/>
    <w:rsid w:val="00666448"/>
    <w:rsid w:val="00674EF9"/>
    <w:rsid w:val="00677BAA"/>
    <w:rsid w:val="00677CE4"/>
    <w:rsid w:val="00681F9E"/>
    <w:rsid w:val="0068205A"/>
    <w:rsid w:val="00682EB4"/>
    <w:rsid w:val="00683059"/>
    <w:rsid w:val="00685699"/>
    <w:rsid w:val="00690CD1"/>
    <w:rsid w:val="00692A47"/>
    <w:rsid w:val="006A79D9"/>
    <w:rsid w:val="006C1037"/>
    <w:rsid w:val="006C1160"/>
    <w:rsid w:val="006D15F4"/>
    <w:rsid w:val="006D1FD5"/>
    <w:rsid w:val="006E39F9"/>
    <w:rsid w:val="006E5120"/>
    <w:rsid w:val="006E73D5"/>
    <w:rsid w:val="006F4352"/>
    <w:rsid w:val="006F50E0"/>
    <w:rsid w:val="006F64C5"/>
    <w:rsid w:val="007000BB"/>
    <w:rsid w:val="00705464"/>
    <w:rsid w:val="00716011"/>
    <w:rsid w:val="0071677B"/>
    <w:rsid w:val="00720C8D"/>
    <w:rsid w:val="0072773D"/>
    <w:rsid w:val="00732140"/>
    <w:rsid w:val="0074138C"/>
    <w:rsid w:val="00756BA3"/>
    <w:rsid w:val="007608A2"/>
    <w:rsid w:val="00766E61"/>
    <w:rsid w:val="00771E01"/>
    <w:rsid w:val="007728E1"/>
    <w:rsid w:val="0077490B"/>
    <w:rsid w:val="007811D7"/>
    <w:rsid w:val="00795548"/>
    <w:rsid w:val="007A1BDA"/>
    <w:rsid w:val="007A478C"/>
    <w:rsid w:val="007B05C9"/>
    <w:rsid w:val="007B3246"/>
    <w:rsid w:val="007B442A"/>
    <w:rsid w:val="007B6209"/>
    <w:rsid w:val="007B7C1F"/>
    <w:rsid w:val="007C5EE2"/>
    <w:rsid w:val="007E4BC9"/>
    <w:rsid w:val="007E5D1E"/>
    <w:rsid w:val="007E7C5A"/>
    <w:rsid w:val="007F0EFC"/>
    <w:rsid w:val="007F0F04"/>
    <w:rsid w:val="007F5E9C"/>
    <w:rsid w:val="00827EAB"/>
    <w:rsid w:val="00834388"/>
    <w:rsid w:val="008351B6"/>
    <w:rsid w:val="00840F6F"/>
    <w:rsid w:val="00846A4D"/>
    <w:rsid w:val="00847052"/>
    <w:rsid w:val="00853900"/>
    <w:rsid w:val="00872569"/>
    <w:rsid w:val="00873723"/>
    <w:rsid w:val="00882A55"/>
    <w:rsid w:val="0088528F"/>
    <w:rsid w:val="00890F81"/>
    <w:rsid w:val="008B1461"/>
    <w:rsid w:val="008C333D"/>
    <w:rsid w:val="008D3682"/>
    <w:rsid w:val="008D4918"/>
    <w:rsid w:val="008D55C4"/>
    <w:rsid w:val="008D5DA7"/>
    <w:rsid w:val="008E0571"/>
    <w:rsid w:val="008E6A91"/>
    <w:rsid w:val="00904A90"/>
    <w:rsid w:val="00913F3E"/>
    <w:rsid w:val="00915259"/>
    <w:rsid w:val="009254E4"/>
    <w:rsid w:val="00927D52"/>
    <w:rsid w:val="00935E92"/>
    <w:rsid w:val="00940875"/>
    <w:rsid w:val="00941B2E"/>
    <w:rsid w:val="0094458D"/>
    <w:rsid w:val="00947D92"/>
    <w:rsid w:val="00967EDB"/>
    <w:rsid w:val="00974916"/>
    <w:rsid w:val="00975191"/>
    <w:rsid w:val="00975E72"/>
    <w:rsid w:val="00992052"/>
    <w:rsid w:val="009977B7"/>
    <w:rsid w:val="009A0620"/>
    <w:rsid w:val="009A39A0"/>
    <w:rsid w:val="009A6C05"/>
    <w:rsid w:val="009B7106"/>
    <w:rsid w:val="009C0136"/>
    <w:rsid w:val="009D2B1F"/>
    <w:rsid w:val="009F1508"/>
    <w:rsid w:val="009F469E"/>
    <w:rsid w:val="00A0152B"/>
    <w:rsid w:val="00A03F11"/>
    <w:rsid w:val="00A04D32"/>
    <w:rsid w:val="00A071C9"/>
    <w:rsid w:val="00A119BD"/>
    <w:rsid w:val="00A12D12"/>
    <w:rsid w:val="00A44013"/>
    <w:rsid w:val="00A500FA"/>
    <w:rsid w:val="00A51144"/>
    <w:rsid w:val="00A534CE"/>
    <w:rsid w:val="00A54497"/>
    <w:rsid w:val="00A5734E"/>
    <w:rsid w:val="00A67BA9"/>
    <w:rsid w:val="00A73441"/>
    <w:rsid w:val="00A877F4"/>
    <w:rsid w:val="00A9611D"/>
    <w:rsid w:val="00AA0AFF"/>
    <w:rsid w:val="00AA540F"/>
    <w:rsid w:val="00AB2706"/>
    <w:rsid w:val="00AB2FDF"/>
    <w:rsid w:val="00AD15FD"/>
    <w:rsid w:val="00AD716D"/>
    <w:rsid w:val="00AE4993"/>
    <w:rsid w:val="00AE6DF3"/>
    <w:rsid w:val="00B022E9"/>
    <w:rsid w:val="00B0290D"/>
    <w:rsid w:val="00B02C6B"/>
    <w:rsid w:val="00B048BB"/>
    <w:rsid w:val="00B10600"/>
    <w:rsid w:val="00B11081"/>
    <w:rsid w:val="00B159D1"/>
    <w:rsid w:val="00B31B80"/>
    <w:rsid w:val="00B32947"/>
    <w:rsid w:val="00B373D0"/>
    <w:rsid w:val="00B40F9E"/>
    <w:rsid w:val="00B426F5"/>
    <w:rsid w:val="00B442B2"/>
    <w:rsid w:val="00B503B9"/>
    <w:rsid w:val="00B513BE"/>
    <w:rsid w:val="00B52EAF"/>
    <w:rsid w:val="00B601AC"/>
    <w:rsid w:val="00B62306"/>
    <w:rsid w:val="00B64899"/>
    <w:rsid w:val="00B73A07"/>
    <w:rsid w:val="00B753D6"/>
    <w:rsid w:val="00B806B4"/>
    <w:rsid w:val="00B82846"/>
    <w:rsid w:val="00B87ED6"/>
    <w:rsid w:val="00BA0E72"/>
    <w:rsid w:val="00BA3C69"/>
    <w:rsid w:val="00BB03FC"/>
    <w:rsid w:val="00BE29CA"/>
    <w:rsid w:val="00BE5F23"/>
    <w:rsid w:val="00BE6332"/>
    <w:rsid w:val="00BF081D"/>
    <w:rsid w:val="00BF1E6E"/>
    <w:rsid w:val="00C062BE"/>
    <w:rsid w:val="00C11AF0"/>
    <w:rsid w:val="00C2430A"/>
    <w:rsid w:val="00C36B93"/>
    <w:rsid w:val="00C60286"/>
    <w:rsid w:val="00C6334B"/>
    <w:rsid w:val="00C66775"/>
    <w:rsid w:val="00C71DD8"/>
    <w:rsid w:val="00C74ECE"/>
    <w:rsid w:val="00C77F6B"/>
    <w:rsid w:val="00C83C0C"/>
    <w:rsid w:val="00C96495"/>
    <w:rsid w:val="00CA14D8"/>
    <w:rsid w:val="00CB593B"/>
    <w:rsid w:val="00CD2F6C"/>
    <w:rsid w:val="00CD372E"/>
    <w:rsid w:val="00CD43EC"/>
    <w:rsid w:val="00CE41CF"/>
    <w:rsid w:val="00D03B2C"/>
    <w:rsid w:val="00D078C5"/>
    <w:rsid w:val="00D1123C"/>
    <w:rsid w:val="00D14C43"/>
    <w:rsid w:val="00D15D60"/>
    <w:rsid w:val="00D334B2"/>
    <w:rsid w:val="00D360DD"/>
    <w:rsid w:val="00D55178"/>
    <w:rsid w:val="00D644CD"/>
    <w:rsid w:val="00D83260"/>
    <w:rsid w:val="00D8454D"/>
    <w:rsid w:val="00D85CC9"/>
    <w:rsid w:val="00D92B42"/>
    <w:rsid w:val="00D930E2"/>
    <w:rsid w:val="00DA03B4"/>
    <w:rsid w:val="00DA12EA"/>
    <w:rsid w:val="00DB596A"/>
    <w:rsid w:val="00DB659F"/>
    <w:rsid w:val="00DB77BF"/>
    <w:rsid w:val="00DD1569"/>
    <w:rsid w:val="00DD6BC8"/>
    <w:rsid w:val="00DE19C8"/>
    <w:rsid w:val="00DF267F"/>
    <w:rsid w:val="00E02744"/>
    <w:rsid w:val="00E02814"/>
    <w:rsid w:val="00E03AD1"/>
    <w:rsid w:val="00E10673"/>
    <w:rsid w:val="00E11065"/>
    <w:rsid w:val="00E16980"/>
    <w:rsid w:val="00E16A34"/>
    <w:rsid w:val="00E23653"/>
    <w:rsid w:val="00E32925"/>
    <w:rsid w:val="00E37490"/>
    <w:rsid w:val="00E415CB"/>
    <w:rsid w:val="00E45675"/>
    <w:rsid w:val="00E473BE"/>
    <w:rsid w:val="00E607F9"/>
    <w:rsid w:val="00E633AE"/>
    <w:rsid w:val="00E70569"/>
    <w:rsid w:val="00E73356"/>
    <w:rsid w:val="00E74EA7"/>
    <w:rsid w:val="00E81504"/>
    <w:rsid w:val="00E836B3"/>
    <w:rsid w:val="00E87300"/>
    <w:rsid w:val="00E9700A"/>
    <w:rsid w:val="00EB4CFB"/>
    <w:rsid w:val="00EB58F6"/>
    <w:rsid w:val="00EB735F"/>
    <w:rsid w:val="00EE6D0E"/>
    <w:rsid w:val="00EE70B8"/>
    <w:rsid w:val="00EF109D"/>
    <w:rsid w:val="00EF7498"/>
    <w:rsid w:val="00EF7F48"/>
    <w:rsid w:val="00F0080B"/>
    <w:rsid w:val="00F06344"/>
    <w:rsid w:val="00F07654"/>
    <w:rsid w:val="00F10D7A"/>
    <w:rsid w:val="00F14882"/>
    <w:rsid w:val="00F166D6"/>
    <w:rsid w:val="00F276DD"/>
    <w:rsid w:val="00F27A77"/>
    <w:rsid w:val="00F3521C"/>
    <w:rsid w:val="00F41955"/>
    <w:rsid w:val="00F425F6"/>
    <w:rsid w:val="00F5341D"/>
    <w:rsid w:val="00F600E9"/>
    <w:rsid w:val="00F60489"/>
    <w:rsid w:val="00F67E40"/>
    <w:rsid w:val="00F71EB8"/>
    <w:rsid w:val="00F76FCC"/>
    <w:rsid w:val="00F8786A"/>
    <w:rsid w:val="00F9533D"/>
    <w:rsid w:val="00FA1225"/>
    <w:rsid w:val="00FA2512"/>
    <w:rsid w:val="00FA78B6"/>
    <w:rsid w:val="00FC600D"/>
    <w:rsid w:val="00FC623B"/>
    <w:rsid w:val="00FD037B"/>
    <w:rsid w:val="00FD5BE2"/>
    <w:rsid w:val="00FF3CAD"/>
    <w:rsid w:val="00FF7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08740-D41E-49DE-8BAE-1D82CA752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</Template>
  <TotalTime>73</TotalTime>
  <Pages>3</Pages>
  <Words>4447</Words>
  <Characters>2535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КМР</Company>
  <LinksUpToDate>false</LinksUpToDate>
  <CharactersWithSpaces>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4</cp:revision>
  <cp:lastPrinted>2021-04-30T10:10:00Z</cp:lastPrinted>
  <dcterms:created xsi:type="dcterms:W3CDTF">2021-05-05T11:38:00Z</dcterms:created>
  <dcterms:modified xsi:type="dcterms:W3CDTF">2021-05-06T08:24:00Z</dcterms:modified>
</cp:coreProperties>
</file>